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2BEFB" w14:textId="77777777" w:rsidR="001E1A30" w:rsidRDefault="001E1A30" w:rsidP="00EE3050">
      <w:pPr>
        <w:spacing w:after="0"/>
        <w:rPr>
          <w:rFonts w:cs="Arial"/>
          <w:sz w:val="20"/>
          <w:szCs w:val="20"/>
        </w:rPr>
      </w:pPr>
    </w:p>
    <w:p w14:paraId="3EC568F1" w14:textId="77777777" w:rsidR="00405238" w:rsidRPr="00281D8E" w:rsidRDefault="00405238" w:rsidP="00405238">
      <w:pPr>
        <w:tabs>
          <w:tab w:val="right" w:pos="15309"/>
        </w:tabs>
        <w:spacing w:after="0"/>
        <w:rPr>
          <w:rFonts w:cs="Arial"/>
          <w:sz w:val="20"/>
          <w:szCs w:val="20"/>
        </w:rPr>
      </w:pPr>
      <w:r w:rsidRPr="00281D8E">
        <w:rPr>
          <w:rFonts w:cs="Arial"/>
          <w:sz w:val="20"/>
          <w:szCs w:val="20"/>
        </w:rPr>
        <w:t>Rückmeldung von:</w:t>
      </w:r>
      <w:r w:rsidRPr="00281D8E">
        <w:rPr>
          <w:rFonts w:cs="Arial"/>
          <w:sz w:val="20"/>
          <w:szCs w:val="20"/>
        </w:rPr>
        <w:tab/>
      </w:r>
    </w:p>
    <w:tbl>
      <w:tblPr>
        <w:tblStyle w:val="Tabellenraster"/>
        <w:tblW w:w="153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2"/>
        <w:gridCol w:w="2835"/>
        <w:gridCol w:w="3969"/>
        <w:gridCol w:w="2608"/>
      </w:tblGrid>
      <w:tr w:rsidR="00C521E0" w:rsidRPr="00C521E0" w14:paraId="2515F470" w14:textId="77777777" w:rsidTr="00CE1E45">
        <w:sdt>
          <w:sdtPr>
            <w:rPr>
              <w:sz w:val="20"/>
              <w:szCs w:val="20"/>
            </w:rPr>
            <w:id w:val="340511658"/>
            <w:placeholder>
              <w:docPart w:val="12FBE7A25C5A4E2BAA96E5F02D286CC5"/>
            </w:placeholder>
            <w:temporary/>
            <w:showingPlcHdr/>
          </w:sdtPr>
          <w:sdtEndPr/>
          <w:sdtContent>
            <w:tc>
              <w:tcPr>
                <w:tcW w:w="1701" w:type="dxa"/>
              </w:tcPr>
              <w:p w14:paraId="3657C383" w14:textId="77777777" w:rsidR="00405238" w:rsidRPr="00C521E0" w:rsidRDefault="00C521E0" w:rsidP="00CE1E45">
                <w:pPr>
                  <w:spacing w:after="0"/>
                  <w:rPr>
                    <w:sz w:val="20"/>
                    <w:szCs w:val="20"/>
                  </w:rPr>
                </w:pPr>
                <w:r>
                  <w:rPr>
                    <w:rStyle w:val="Platzhaltertext"/>
                  </w:rPr>
                  <w:t>Org-Abkürzung eingeben (z.B. VöV)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62694223"/>
            <w:placeholder>
              <w:docPart w:val="A3C3D33A2338459E8D3C58D8673549AB"/>
            </w:placeholder>
            <w:temporary/>
            <w:showingPlcHdr/>
          </w:sdtPr>
          <w:sdtEndPr/>
          <w:sdtContent>
            <w:tc>
              <w:tcPr>
                <w:tcW w:w="4252" w:type="dxa"/>
              </w:tcPr>
              <w:p w14:paraId="5FF449E3" w14:textId="77777777" w:rsidR="00405238" w:rsidRPr="00C521E0" w:rsidRDefault="007F1289" w:rsidP="00CE1E45">
                <w:pPr>
                  <w:spacing w:after="0"/>
                  <w:rPr>
                    <w:sz w:val="20"/>
                    <w:szCs w:val="20"/>
                  </w:rPr>
                </w:pPr>
                <w:r w:rsidRPr="007F1289">
                  <w:rPr>
                    <w:color w:val="808080"/>
                  </w:rPr>
                  <w:t>Name U</w:t>
                </w:r>
                <w:r>
                  <w:rPr>
                    <w:color w:val="808080"/>
                  </w:rPr>
                  <w:t>nternehmen</w:t>
                </w:r>
                <w:r w:rsidRPr="007F1289">
                  <w:rPr>
                    <w:color w:val="808080"/>
                  </w:rPr>
                  <w:t xml:space="preserve"> (z.B. Verband öffentlicher Verkehr)</w:t>
                </w:r>
                <w:r>
                  <w:rPr>
                    <w:color w:val="808080"/>
                  </w:rPr>
                  <w:t>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495844"/>
            <w:placeholder>
              <w:docPart w:val="A5175459D4154F91A12618D315B7C768"/>
            </w:placeholder>
            <w:temporary/>
            <w:showingPlcHdr/>
          </w:sdtPr>
          <w:sdtEndPr/>
          <w:sdtContent>
            <w:tc>
              <w:tcPr>
                <w:tcW w:w="2835" w:type="dxa"/>
              </w:tcPr>
              <w:p w14:paraId="39C36660" w14:textId="77777777" w:rsidR="00405238" w:rsidRPr="00C521E0" w:rsidRDefault="00C521E0" w:rsidP="00CE1E45">
                <w:pPr>
                  <w:spacing w:after="0"/>
                  <w:rPr>
                    <w:sz w:val="20"/>
                    <w:szCs w:val="20"/>
                  </w:rPr>
                </w:pPr>
                <w:r w:rsidRPr="00C521E0">
                  <w:rPr>
                    <w:rStyle w:val="Platzhaltertext"/>
                  </w:rPr>
                  <w:t>Vorname, Name (</w:t>
                </w:r>
                <w:r>
                  <w:rPr>
                    <w:rStyle w:val="Platzhaltertext"/>
                  </w:rPr>
                  <w:t xml:space="preserve">des </w:t>
                </w:r>
                <w:r w:rsidRPr="00C521E0">
                  <w:rPr>
                    <w:rStyle w:val="Platzhaltertext"/>
                  </w:rPr>
                  <w:t>Autor</w:t>
                </w:r>
                <w:r>
                  <w:rPr>
                    <w:rStyle w:val="Platzhaltertext"/>
                  </w:rPr>
                  <w:t>s</w:t>
                </w:r>
                <w:r w:rsidRPr="00C521E0">
                  <w:rPr>
                    <w:rStyle w:val="Platzhaltertext"/>
                  </w:rPr>
                  <w:t>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519387164"/>
            <w:placeholder>
              <w:docPart w:val="5800B40385E14AE9BFD2634104B149EB"/>
            </w:placeholder>
            <w:temporary/>
            <w:showingPlcHdr/>
          </w:sdtPr>
          <w:sdtEndPr/>
          <w:sdtContent>
            <w:tc>
              <w:tcPr>
                <w:tcW w:w="3969" w:type="dxa"/>
              </w:tcPr>
              <w:p w14:paraId="183B53B5" w14:textId="77777777" w:rsidR="00405238" w:rsidRPr="00C521E0" w:rsidRDefault="00C521E0" w:rsidP="00CE1E45">
                <w:pPr>
                  <w:spacing w:after="0"/>
                  <w:rPr>
                    <w:sz w:val="20"/>
                    <w:szCs w:val="20"/>
                  </w:rPr>
                </w:pPr>
                <w:r w:rsidRPr="00C521E0">
                  <w:rPr>
                    <w:rStyle w:val="Platzhaltertext"/>
                  </w:rPr>
                  <w:t>E-Mail Adresse</w:t>
                </w:r>
              </w:p>
            </w:tc>
          </w:sdtContent>
        </w:sdt>
        <w:tc>
          <w:tcPr>
            <w:tcW w:w="2608" w:type="dxa"/>
          </w:tcPr>
          <w:p w14:paraId="370710A2" w14:textId="77777777" w:rsidR="00405238" w:rsidRPr="00C521E0" w:rsidRDefault="00405238" w:rsidP="00CE1E45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="00C521E0" w:rsidRPr="00C521E0" w14:paraId="4089E141" w14:textId="77777777" w:rsidTr="00CE1E45">
        <w:tc>
          <w:tcPr>
            <w:tcW w:w="1701" w:type="dxa"/>
          </w:tcPr>
          <w:p w14:paraId="564F4181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3990E361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66FE133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0D1F16A8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08" w:type="dxa"/>
          </w:tcPr>
          <w:p w14:paraId="7CB4D630" w14:textId="77777777" w:rsidR="00405238" w:rsidRPr="00C521E0" w:rsidRDefault="00405238" w:rsidP="00CE1E45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p w14:paraId="04935129" w14:textId="77777777" w:rsidR="00405238" w:rsidRPr="00281D8E" w:rsidRDefault="00405238" w:rsidP="00EE3050">
      <w:pPr>
        <w:spacing w:after="0"/>
        <w:rPr>
          <w:rFonts w:cs="Arial"/>
          <w:sz w:val="20"/>
          <w:szCs w:val="20"/>
        </w:rPr>
      </w:pPr>
    </w:p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953"/>
        <w:gridCol w:w="5556"/>
        <w:gridCol w:w="567"/>
        <w:gridCol w:w="2438"/>
      </w:tblGrid>
      <w:tr w:rsidR="006C2521" w:rsidRPr="00281D8E" w14:paraId="7B878C47" w14:textId="77777777" w:rsidTr="006E421C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29D3D81" w14:textId="77777777" w:rsidR="00F74D63" w:rsidRDefault="00F74D63" w:rsidP="00F74D63">
            <w:pPr>
              <w:spacing w:after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  <w:lang w:val="fr-CH"/>
              </w:rPr>
              <w:t>Org</w:t>
            </w:r>
            <w:proofErr w:type="spellEnd"/>
            <w:r>
              <w:rPr>
                <w:b/>
                <w:sz w:val="20"/>
                <w:szCs w:val="20"/>
                <w:lang w:val="fr-CH"/>
              </w:rPr>
              <w:t>.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54D4CC4" w14:textId="77777777" w:rsidR="00F74D63" w:rsidRPr="00281D8E" w:rsidRDefault="00E53D98" w:rsidP="00F74D63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Standard-</w:t>
            </w:r>
            <w:r w:rsidR="00F74D63">
              <w:rPr>
                <w:b/>
                <w:sz w:val="20"/>
                <w:szCs w:val="20"/>
              </w:rPr>
              <w:t>Frage</w:t>
            </w:r>
            <w:r w:rsidR="00592BD4">
              <w:rPr>
                <w:b/>
                <w:sz w:val="20"/>
                <w:szCs w:val="20"/>
              </w:rPr>
              <w:t>n zum Review</w:t>
            </w:r>
          </w:p>
        </w:tc>
        <w:tc>
          <w:tcPr>
            <w:tcW w:w="555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86B8F3" w14:textId="77777777" w:rsidR="00F74D63" w:rsidRPr="00281D8E" w:rsidRDefault="00F74D63" w:rsidP="00F74D63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Antwort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871E92B" w14:textId="77777777" w:rsidR="00F74D63" w:rsidRPr="00281D8E" w:rsidRDefault="00F74D63" w:rsidP="00286DD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Kat.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>
              <w:rPr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50AD484" w14:textId="77777777" w:rsidR="00F74D63" w:rsidRPr="00281D8E" w:rsidRDefault="00F74D63" w:rsidP="00F74D63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 xml:space="preserve">Entscheid / Begründung </w:t>
            </w:r>
            <w:r w:rsidR="00D44914"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Gr</w:t>
            </w:r>
          </w:p>
        </w:tc>
      </w:tr>
      <w:tr w:rsidR="00AF3D09" w:rsidRPr="006D063A" w14:paraId="2775002A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570627845"/>
            <w:placeholder>
              <w:docPart w:val="853BB4B6209545F7886E63863C2BE35C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1A1D6A75" w14:textId="77777777" w:rsidR="00AF3D09" w:rsidRPr="006D063A" w:rsidRDefault="00AF3D09" w:rsidP="00AF3D09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C521E0">
                  <w:rPr>
                    <w:rStyle w:val="Platzhaltertext"/>
                  </w:rPr>
                  <w:t>Org-Abkürzung eingeben (z.B. VöV)</w:t>
                </w:r>
                <w:r w:rsidRPr="003A7876">
                  <w:rPr>
                    <w:rStyle w:val="Platzhaltertext"/>
                  </w:rPr>
                  <w:t>.</w:t>
                </w:r>
              </w:p>
            </w:tc>
          </w:sdtContent>
        </w:sdt>
        <w:tc>
          <w:tcPr>
            <w:tcW w:w="5953" w:type="dxa"/>
          </w:tcPr>
          <w:p w14:paraId="7589C086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6D063A">
              <w:rPr>
                <w:rFonts w:cs="Arial"/>
                <w:bCs/>
                <w:sz w:val="20"/>
                <w:szCs w:val="20"/>
              </w:rPr>
              <w:t>Wie bewährt sich die Regelung in der Praxis?</w:t>
            </w:r>
          </w:p>
        </w:tc>
        <w:tc>
          <w:tcPr>
            <w:tcW w:w="5556" w:type="dxa"/>
          </w:tcPr>
          <w:p w14:paraId="40ABD375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DC163C" w14:textId="77777777" w:rsidR="00AF3D09" w:rsidRPr="006D063A" w:rsidRDefault="00AF3D09" w:rsidP="00AF3D09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84DB066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AF3D09" w:rsidRPr="006D063A" w14:paraId="405149FF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1824694110"/>
            <w:placeholder>
              <w:docPart w:val="FC5FCA41C1D24067A8F3981BFA523F61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4E940D32" w14:textId="77777777" w:rsidR="00AF3D09" w:rsidRPr="006D063A" w:rsidRDefault="00AF3D09" w:rsidP="00AF3D09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771D3F">
                  <w:rPr>
                    <w:rStyle w:val="Platzhaltertext"/>
                  </w:rPr>
                  <w:t>Org-Abkürzung eingeben (z.B. VöV).</w:t>
                </w:r>
              </w:p>
            </w:tc>
          </w:sdtContent>
        </w:sdt>
        <w:tc>
          <w:tcPr>
            <w:tcW w:w="5953" w:type="dxa"/>
          </w:tcPr>
          <w:p w14:paraId="20CB0B03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6D063A">
              <w:rPr>
                <w:rFonts w:cs="Arial"/>
                <w:bCs/>
                <w:sz w:val="20"/>
                <w:szCs w:val="20"/>
              </w:rPr>
              <w:t>Sehen Sie mögliche Optimierungen der Regelung, mit welchen die Folgekosten (Lebenszykluskosten) bei den Bahnen reduziert werden könnten?</w:t>
            </w:r>
          </w:p>
        </w:tc>
        <w:tc>
          <w:tcPr>
            <w:tcW w:w="5556" w:type="dxa"/>
          </w:tcPr>
          <w:p w14:paraId="28722F62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F908C68" w14:textId="77777777" w:rsidR="00AF3D09" w:rsidRPr="006D063A" w:rsidRDefault="00AF3D09" w:rsidP="00AF3D09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27674866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AF3D09" w:rsidRPr="006D063A" w14:paraId="209D66C2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-1000271292"/>
            <w:placeholder>
              <w:docPart w:val="50FF8CDD73504AF8B3E744DEE76F6785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0990866B" w14:textId="77777777" w:rsidR="00AF3D09" w:rsidRPr="006D063A" w:rsidRDefault="00AF3D09" w:rsidP="00AF3D09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771D3F">
                  <w:rPr>
                    <w:rStyle w:val="Platzhaltertext"/>
                  </w:rPr>
                  <w:t>Org-Abkürzung eingeben (z.B. VöV).</w:t>
                </w:r>
              </w:p>
            </w:tc>
          </w:sdtContent>
        </w:sdt>
        <w:tc>
          <w:tcPr>
            <w:tcW w:w="5953" w:type="dxa"/>
          </w:tcPr>
          <w:p w14:paraId="088174FE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6D063A">
              <w:rPr>
                <w:rFonts w:cs="Arial"/>
                <w:bCs/>
                <w:sz w:val="20"/>
                <w:szCs w:val="20"/>
              </w:rPr>
              <w:t>Welche Fragen sind im Zusammenhang mit dem Inhalt des Dokumentes offen?</w:t>
            </w:r>
          </w:p>
        </w:tc>
        <w:tc>
          <w:tcPr>
            <w:tcW w:w="5556" w:type="dxa"/>
          </w:tcPr>
          <w:p w14:paraId="6971D7A3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A7E3A" w14:textId="77777777" w:rsidR="00AF3D09" w:rsidRPr="006D063A" w:rsidRDefault="00AF3D09" w:rsidP="00AF3D09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43795422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AF3D09" w:rsidRPr="006D063A" w14:paraId="33FDC337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-13388948"/>
            <w:placeholder>
              <w:docPart w:val="0FB1A971409D4E57841783DA0355A63C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517BE21D" w14:textId="77777777" w:rsidR="00AF3D09" w:rsidRPr="006D063A" w:rsidRDefault="00AF3D09" w:rsidP="00AF3D09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771D3F">
                  <w:rPr>
                    <w:rStyle w:val="Platzhaltertext"/>
                  </w:rPr>
                  <w:t>Org-Abkürzung eingeben (z.B. VöV).</w:t>
                </w:r>
              </w:p>
            </w:tc>
          </w:sdtContent>
        </w:sdt>
        <w:tc>
          <w:tcPr>
            <w:tcW w:w="5953" w:type="dxa"/>
          </w:tcPr>
          <w:p w14:paraId="189E50DF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6D063A">
              <w:rPr>
                <w:rFonts w:cs="Arial"/>
                <w:bCs/>
                <w:sz w:val="20"/>
                <w:szCs w:val="20"/>
              </w:rPr>
              <w:t>Sind Beanstandungen aus der Anwendung des Dokumentes bekannt?</w:t>
            </w:r>
          </w:p>
        </w:tc>
        <w:tc>
          <w:tcPr>
            <w:tcW w:w="5556" w:type="dxa"/>
          </w:tcPr>
          <w:p w14:paraId="0C9148CA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A235B0" w14:textId="77777777" w:rsidR="00AF3D09" w:rsidRPr="006D063A" w:rsidRDefault="00AF3D09" w:rsidP="00AF3D09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35F285A4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AF3D09" w:rsidRPr="006D063A" w14:paraId="07EF0C44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-1283257368"/>
            <w:placeholder>
              <w:docPart w:val="93593F98CC0040A6A1E7793D6D25E2E9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2936D845" w14:textId="77777777" w:rsidR="00AF3D09" w:rsidRPr="006D063A" w:rsidRDefault="00AF3D09" w:rsidP="00AF3D09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771D3F">
                  <w:rPr>
                    <w:rStyle w:val="Platzhaltertext"/>
                  </w:rPr>
                  <w:t>Org-Abkürzung eingeben (z.B. VöV).</w:t>
                </w:r>
              </w:p>
            </w:tc>
          </w:sdtContent>
        </w:sdt>
        <w:tc>
          <w:tcPr>
            <w:tcW w:w="5953" w:type="dxa"/>
          </w:tcPr>
          <w:p w14:paraId="381386E4" w14:textId="77777777" w:rsidR="00AF3D09" w:rsidRPr="00A3509F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A3509F">
              <w:rPr>
                <w:rFonts w:cs="Arial"/>
                <w:bCs/>
                <w:sz w:val="20"/>
                <w:szCs w:val="20"/>
              </w:rPr>
              <w:t>Ist Änderungsbedarf bekannt, welchen Sie nicht bereits untenstehend konkret bezüglich einzelnen Kapiteln/Abschnitten beschrieben haben?</w:t>
            </w:r>
          </w:p>
          <w:p w14:paraId="602A98AA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A3509F">
              <w:rPr>
                <w:rFonts w:cs="Arial"/>
                <w:bCs/>
                <w:sz w:val="20"/>
                <w:szCs w:val="20"/>
              </w:rPr>
              <w:t>Wenn ja, beschreiben Sie im Detail:</w:t>
            </w:r>
          </w:p>
        </w:tc>
        <w:tc>
          <w:tcPr>
            <w:tcW w:w="5556" w:type="dxa"/>
          </w:tcPr>
          <w:p w14:paraId="5D2FA8AB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668C14" w14:textId="77777777" w:rsidR="00AF3D09" w:rsidRPr="006D063A" w:rsidRDefault="00AF3D09" w:rsidP="00AF3D09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61189A94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AF3D09" w:rsidRPr="006D063A" w14:paraId="2E035939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2081477433"/>
            <w:placeholder>
              <w:docPart w:val="A6C0E96AFB3A46B7920FA16025D3A294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78B640C6" w14:textId="77777777" w:rsidR="00AF3D09" w:rsidRPr="006D063A" w:rsidRDefault="00AF3D09" w:rsidP="00AF3D09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771D3F">
                  <w:rPr>
                    <w:rStyle w:val="Platzhaltertext"/>
                  </w:rPr>
                  <w:t>Org-Abkürzung eingeben (z.B. VöV).</w:t>
                </w:r>
              </w:p>
            </w:tc>
          </w:sdtContent>
        </w:sdt>
        <w:tc>
          <w:tcPr>
            <w:tcW w:w="5953" w:type="dxa"/>
          </w:tcPr>
          <w:p w14:paraId="02DFF55A" w14:textId="77777777" w:rsidR="00AF3D09" w:rsidRPr="00A3509F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A3509F">
              <w:rPr>
                <w:rFonts w:cs="Arial"/>
                <w:bCs/>
                <w:sz w:val="20"/>
                <w:szCs w:val="20"/>
              </w:rPr>
              <w:t>Welche Themen sollten im Rahmen einer Aktualisierung angegangen werden?</w:t>
            </w:r>
          </w:p>
          <w:p w14:paraId="64D43644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A3509F">
              <w:rPr>
                <w:rFonts w:cs="Arial"/>
                <w:bCs/>
                <w:sz w:val="20"/>
                <w:szCs w:val="20"/>
              </w:rPr>
              <w:t>Wenn ja, beschreiben Sie diese im Detail:</w:t>
            </w:r>
          </w:p>
        </w:tc>
        <w:tc>
          <w:tcPr>
            <w:tcW w:w="5556" w:type="dxa"/>
          </w:tcPr>
          <w:p w14:paraId="3C32ADDD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44DBFC" w14:textId="77777777" w:rsidR="00AF3D09" w:rsidRPr="006D063A" w:rsidRDefault="00AF3D09" w:rsidP="00AF3D09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FB8578C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AF3D09" w:rsidRPr="006D063A" w14:paraId="7841BD15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553047073"/>
            <w:placeholder>
              <w:docPart w:val="12252FAFCDE740F2B0952F7FDA634E3D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51829E7F" w14:textId="77777777" w:rsidR="00AF3D09" w:rsidRPr="006D063A" w:rsidRDefault="00AF3D09" w:rsidP="00AF3D09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771D3F">
                  <w:rPr>
                    <w:rStyle w:val="Platzhaltertext"/>
                  </w:rPr>
                  <w:t>Org-Abkürzung eingeben (z.B. VöV).</w:t>
                </w:r>
              </w:p>
            </w:tc>
          </w:sdtContent>
        </w:sdt>
        <w:tc>
          <w:tcPr>
            <w:tcW w:w="5953" w:type="dxa"/>
          </w:tcPr>
          <w:p w14:paraId="1B075038" w14:textId="77777777" w:rsidR="00AF3D09" w:rsidRPr="00A3509F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A3509F">
              <w:rPr>
                <w:rFonts w:cs="Arial"/>
                <w:bCs/>
                <w:sz w:val="20"/>
                <w:szCs w:val="20"/>
              </w:rPr>
              <w:t>Gibt es bei den zu referenzierenden Grundlagen neue Dokumente, auf welche verwiesen werden soll?</w:t>
            </w:r>
          </w:p>
          <w:p w14:paraId="029D4545" w14:textId="77777777" w:rsidR="00AF3D09" w:rsidRPr="00A3509F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A3509F">
              <w:rPr>
                <w:rFonts w:cs="Arial"/>
                <w:bCs/>
                <w:sz w:val="20"/>
                <w:szCs w:val="20"/>
              </w:rPr>
              <w:t>Wenn ja, welche?</w:t>
            </w:r>
          </w:p>
          <w:p w14:paraId="66772222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A3509F">
              <w:rPr>
                <w:rFonts w:cs="Arial"/>
                <w:bCs/>
                <w:sz w:val="20"/>
                <w:szCs w:val="20"/>
              </w:rPr>
              <w:t>(Die bisher referenzierten Grundlagendokumente müssen hier nicht aufgeführt werden, da diese bei einer Aktualisierung standardmässig überprüft werden.)</w:t>
            </w:r>
          </w:p>
        </w:tc>
        <w:tc>
          <w:tcPr>
            <w:tcW w:w="5556" w:type="dxa"/>
          </w:tcPr>
          <w:p w14:paraId="036569CB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4984964" w14:textId="77777777" w:rsidR="00AF3D09" w:rsidRPr="006D063A" w:rsidRDefault="00AF3D09" w:rsidP="00AF3D09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41446775" w14:textId="77777777" w:rsidR="00AF3D09" w:rsidRPr="006D063A" w:rsidRDefault="00AF3D09" w:rsidP="00AF3D09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0CFFB6B5" w14:textId="77777777" w:rsidR="006B6748" w:rsidRDefault="006B6748" w:rsidP="006B6748">
      <w:pPr>
        <w:spacing w:after="0"/>
        <w:rPr>
          <w:rFonts w:cs="Arial"/>
          <w:sz w:val="20"/>
          <w:szCs w:val="20"/>
        </w:rPr>
      </w:pPr>
    </w:p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953"/>
        <w:gridCol w:w="5556"/>
        <w:gridCol w:w="567"/>
        <w:gridCol w:w="2438"/>
      </w:tblGrid>
      <w:tr w:rsidR="006B6748" w:rsidRPr="00281D8E" w14:paraId="71D0DC37" w14:textId="77777777" w:rsidTr="002510E0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910FCC5" w14:textId="77777777" w:rsidR="006B6748" w:rsidRDefault="006B6748" w:rsidP="002510E0">
            <w:pPr>
              <w:spacing w:after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  <w:lang w:val="fr-CH"/>
              </w:rPr>
              <w:t>Org</w:t>
            </w:r>
            <w:proofErr w:type="spellEnd"/>
            <w:r>
              <w:rPr>
                <w:b/>
                <w:sz w:val="20"/>
                <w:szCs w:val="20"/>
                <w:lang w:val="fr-CH"/>
              </w:rPr>
              <w:t>.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BBDE231" w14:textId="77777777" w:rsidR="006B6748" w:rsidRPr="00281D8E" w:rsidRDefault="006B6748" w:rsidP="002510E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Spezifische Fragen zum Review</w:t>
            </w:r>
          </w:p>
        </w:tc>
        <w:tc>
          <w:tcPr>
            <w:tcW w:w="555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E9B365D" w14:textId="77777777" w:rsidR="006B6748" w:rsidRPr="00281D8E" w:rsidRDefault="006B6748" w:rsidP="002510E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Antwort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38148FB" w14:textId="77777777" w:rsidR="006B6748" w:rsidRPr="00281D8E" w:rsidRDefault="006B6748" w:rsidP="00286DD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Kat.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>
              <w:rPr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1D98BB0" w14:textId="77777777" w:rsidR="006B6748" w:rsidRPr="00281D8E" w:rsidRDefault="006B6748" w:rsidP="002510E0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 xml:space="preserve">Entscheid / Begründung </w:t>
            </w:r>
            <w:r w:rsidR="00D44914"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Gr</w:t>
            </w:r>
          </w:p>
        </w:tc>
      </w:tr>
      <w:tr w:rsidR="00662E4B" w:rsidRPr="006D063A" w14:paraId="5A9259A2" w14:textId="77777777" w:rsidTr="002510E0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-180439609"/>
            <w:placeholder>
              <w:docPart w:val="32E0C74A802942D087BE9E37AD83E2F3"/>
            </w:placeholder>
            <w:showingPlcHdr/>
          </w:sdtPr>
          <w:sdtEndPr/>
          <w:sdtContent>
            <w:tc>
              <w:tcPr>
                <w:tcW w:w="850" w:type="dxa"/>
              </w:tcPr>
              <w:p w14:paraId="749D1ECA" w14:textId="77777777" w:rsidR="00662E4B" w:rsidRPr="006D063A" w:rsidRDefault="001B1D7D" w:rsidP="002510E0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1B1D7D">
                  <w:rPr>
                    <w:rStyle w:val="Platzhaltertext"/>
                  </w:rPr>
                  <w:t>Org-Abkürzung eingeben (z.B. VöV)</w:t>
                </w:r>
                <w:r w:rsidR="00C521E0" w:rsidRPr="003A7876">
                  <w:rPr>
                    <w:rStyle w:val="Platzhaltertext"/>
                  </w:rPr>
                  <w:t>.</w:t>
                </w:r>
              </w:p>
            </w:tc>
          </w:sdtContent>
        </w:sdt>
        <w:sdt>
          <w:sdtPr>
            <w:rPr>
              <w:rFonts w:cs="Arial"/>
              <w:bCs/>
              <w:color w:val="00B050"/>
              <w:sz w:val="20"/>
              <w:szCs w:val="20"/>
            </w:rPr>
            <w:id w:val="-2047518092"/>
            <w:placeholder>
              <w:docPart w:val="8448E3BE62084806B93BD80CEB3FE04D"/>
            </w:placeholder>
            <w:temporary/>
            <w:showingPlcHdr/>
          </w:sdtPr>
          <w:sdtEndPr/>
          <w:sdtContent>
            <w:tc>
              <w:tcPr>
                <w:tcW w:w="5953" w:type="dxa"/>
                <w:vAlign w:val="center"/>
              </w:tcPr>
              <w:p w14:paraId="4AB3327A" w14:textId="77777777" w:rsidR="001B1D7D" w:rsidRPr="001B1D7D" w:rsidRDefault="001B1D7D" w:rsidP="001B1D7D">
                <w:pPr>
                  <w:spacing w:after="0"/>
                  <w:rPr>
                    <w:rStyle w:val="Platzhaltertext"/>
                  </w:rPr>
                </w:pPr>
                <w:r w:rsidRPr="001B1D7D">
                  <w:rPr>
                    <w:rStyle w:val="Platzhaltertext"/>
                  </w:rPr>
                  <w:t>Betreff und allenfalls Verweis (zu Abschnitten x.x und x.x)</w:t>
                </w:r>
              </w:p>
              <w:p w14:paraId="57A45F57" w14:textId="77777777" w:rsidR="00662E4B" w:rsidRPr="00662E4B" w:rsidRDefault="001B1D7D" w:rsidP="001B1D7D">
                <w:pPr>
                  <w:spacing w:after="0"/>
                  <w:rPr>
                    <w:rFonts w:cs="Arial"/>
                    <w:bCs/>
                    <w:color w:val="00B050"/>
                    <w:sz w:val="20"/>
                    <w:szCs w:val="20"/>
                  </w:rPr>
                </w:pPr>
                <w:r w:rsidRPr="001B1D7D">
                  <w:rPr>
                    <w:rStyle w:val="Platzhaltertext"/>
                  </w:rPr>
                  <w:t>Beschreibungstext und Fragestellung</w:t>
                </w:r>
              </w:p>
            </w:tc>
          </w:sdtContent>
        </w:sdt>
        <w:tc>
          <w:tcPr>
            <w:tcW w:w="5556" w:type="dxa"/>
          </w:tcPr>
          <w:p w14:paraId="57EA7175" w14:textId="77777777" w:rsidR="00662E4B" w:rsidRPr="006D063A" w:rsidRDefault="00662E4B" w:rsidP="002510E0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0F8213" w14:textId="77777777" w:rsidR="00662E4B" w:rsidRPr="006D063A" w:rsidRDefault="00662E4B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65FDF44F" w14:textId="77777777" w:rsidR="00662E4B" w:rsidRPr="006D063A" w:rsidRDefault="00662E4B" w:rsidP="002510E0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3B857B03" w14:textId="77777777" w:rsidR="006B6748" w:rsidRDefault="006B6748" w:rsidP="006B6748">
      <w:pPr>
        <w:spacing w:after="0"/>
        <w:rPr>
          <w:rFonts w:cs="Arial"/>
          <w:sz w:val="20"/>
          <w:szCs w:val="20"/>
        </w:rPr>
      </w:pPr>
    </w:p>
    <w:p w14:paraId="0ACCEFCB" w14:textId="77777777" w:rsidR="00A021EE" w:rsidRPr="00281D8E" w:rsidRDefault="00A021EE" w:rsidP="006B6748">
      <w:pPr>
        <w:spacing w:after="0"/>
        <w:rPr>
          <w:rFonts w:cs="Arial"/>
          <w:sz w:val="20"/>
          <w:szCs w:val="20"/>
        </w:rPr>
      </w:pPr>
    </w:p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1134"/>
        <w:gridCol w:w="567"/>
        <w:gridCol w:w="4422"/>
        <w:gridCol w:w="4422"/>
        <w:gridCol w:w="567"/>
        <w:gridCol w:w="2438"/>
      </w:tblGrid>
      <w:tr w:rsidR="00D9369F" w:rsidRPr="00281D8E" w14:paraId="0680E657" w14:textId="77777777" w:rsidTr="00D9369F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3180015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Org-Nr.</w:t>
            </w:r>
            <w:r w:rsidRPr="00281D8E">
              <w:rPr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AC80E73" w14:textId="77777777" w:rsidR="004C7957" w:rsidRPr="00B427C0" w:rsidRDefault="004C7957" w:rsidP="001B1D7D">
            <w:pPr>
              <w:spacing w:after="0"/>
              <w:rPr>
                <w:b/>
                <w:sz w:val="16"/>
                <w:szCs w:val="16"/>
              </w:rPr>
            </w:pPr>
            <w:r w:rsidRPr="00281D8E">
              <w:rPr>
                <w:b/>
                <w:sz w:val="20"/>
                <w:szCs w:val="20"/>
              </w:rPr>
              <w:t>Kapitel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Pr="00281D8E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7DF5679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Abschnitt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Pr="00281D8E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05542B" w14:textId="77777777" w:rsidR="004C7957" w:rsidRPr="00281D8E" w:rsidRDefault="004C7957" w:rsidP="00286DD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T/E</w:t>
            </w:r>
            <w:r w:rsidRPr="00B427C0">
              <w:rPr>
                <w:b/>
                <w:sz w:val="20"/>
                <w:szCs w:val="20"/>
                <w:vertAlign w:val="superscript"/>
              </w:rPr>
              <w:t xml:space="preserve"> </w:t>
            </w:r>
            <w:r w:rsidRPr="00281D8E">
              <w:rPr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D7AEB43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Kommentar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FA023B5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Antrag / Textvorschlag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Pr="00281D8E">
              <w:rPr>
                <w:b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D86C3B4" w14:textId="77777777" w:rsidR="004C7957" w:rsidRPr="00281D8E" w:rsidRDefault="00540CE4" w:rsidP="00286DD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</w:t>
            </w:r>
            <w:r w:rsidR="004C7957">
              <w:rPr>
                <w:b/>
                <w:sz w:val="20"/>
                <w:szCs w:val="20"/>
              </w:rPr>
              <w:t>at.</w:t>
            </w:r>
            <w:r w:rsidR="004C7957"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="004C7957">
              <w:rPr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60E87E9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 xml:space="preserve">Entscheid / Begründung </w:t>
            </w:r>
            <w:r w:rsidR="00D44914"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Gr</w:t>
            </w:r>
          </w:p>
        </w:tc>
      </w:tr>
      <w:tr w:rsidR="00EB6E3E" w:rsidRPr="00EB6E3E" w14:paraId="35B4316D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-818813801"/>
            <w:placeholder>
              <w:docPart w:val="38FCF9B6FA2544CBBAA99E09A87561AD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1A115247" w14:textId="77777777" w:rsidR="004C7957" w:rsidRPr="00EB6E3E" w:rsidRDefault="001B1D7D" w:rsidP="004C7957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1B1D7D">
                  <w:rPr>
                    <w:rStyle w:val="Platzhaltertext"/>
                  </w:rPr>
                  <w:t>Org-</w:t>
                </w:r>
                <w:r>
                  <w:rPr>
                    <w:rStyle w:val="Platzhaltertext"/>
                  </w:rPr>
                  <w:t>Abk.-Nummerierung (z.B. VöV-01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</w:rPr>
            <w:id w:val="1616642547"/>
            <w:placeholder>
              <w:docPart w:val="8636B796376940BEBEF83334661FB5D0"/>
            </w:placeholder>
            <w:temporary/>
            <w:showingPlcHdr/>
          </w:sdtPr>
          <w:sdtEndPr/>
          <w:sdtContent>
            <w:tc>
              <w:tcPr>
                <w:tcW w:w="964" w:type="dxa"/>
              </w:tcPr>
              <w:p w14:paraId="258E29E3" w14:textId="77777777" w:rsidR="004C7957" w:rsidRPr="00EB6E3E" w:rsidRDefault="001B1D7D" w:rsidP="004C7957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1B1D7D">
                  <w:rPr>
                    <w:color w:val="808080"/>
                  </w:rPr>
                  <w:t>Kapitel od. Abschnitt eingeben (nur Zahl</w:t>
                </w:r>
                <w:r>
                  <w:rPr>
                    <w:color w:val="808080"/>
                  </w:rPr>
                  <w:t xml:space="preserve"> (z.B. 4.5.2/3/1.2.1.2)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</w:rPr>
            <w:id w:val="-914169727"/>
            <w:placeholder>
              <w:docPart w:val="280C56BC6A454FCCAE6508201C461419"/>
            </w:placeholder>
            <w:temporary/>
            <w:showingPlcHdr/>
          </w:sdtPr>
          <w:sdtEndPr/>
          <w:sdtContent>
            <w:tc>
              <w:tcPr>
                <w:tcW w:w="1134" w:type="dxa"/>
              </w:tcPr>
              <w:p w14:paraId="59E9B6DD" w14:textId="77777777" w:rsidR="004C7957" w:rsidRPr="00EB6E3E" w:rsidRDefault="002262AA" w:rsidP="004C7957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2262AA">
                  <w:rPr>
                    <w:color w:val="808080"/>
                  </w:rPr>
                  <w:t>Wenn nötig spezifizieren mit Seitenzahl, Angabe Textabschnitt</w:t>
                </w:r>
                <w:r>
                  <w:rPr>
                    <w:color w:val="808080"/>
                  </w:rPr>
                  <w:t>, Abb/Tab.nr.</w:t>
                </w:r>
                <w:r w:rsidRPr="002262AA">
                  <w:rPr>
                    <w:color w:val="808080"/>
                  </w:rPr>
                  <w:t xml:space="preserve"> od. Allgemein</w:t>
                </w:r>
                <w:r>
                  <w:rPr>
                    <w:color w:val="808080"/>
                  </w:rPr>
                  <w:t xml:space="preserve"> eintragen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</w:rPr>
            <w:id w:val="15672604"/>
            <w:placeholder>
              <w:docPart w:val="6B4B5502B3F04E18AF32D2C0C0BC5CDC"/>
            </w:placeholder>
            <w:temporary/>
            <w:showingPlcHdr/>
          </w:sdtPr>
          <w:sdtEndPr/>
          <w:sdtContent>
            <w:tc>
              <w:tcPr>
                <w:tcW w:w="567" w:type="dxa"/>
              </w:tcPr>
              <w:p w14:paraId="76192E79" w14:textId="77777777" w:rsidR="004C7957" w:rsidRPr="00EB6E3E" w:rsidRDefault="001B1D7D" w:rsidP="00286DD7">
                <w:pPr>
                  <w:spacing w:after="0"/>
                  <w:jc w:val="center"/>
                  <w:rPr>
                    <w:rFonts w:cs="Arial"/>
                    <w:bCs/>
                    <w:sz w:val="20"/>
                    <w:szCs w:val="20"/>
                  </w:rPr>
                </w:pPr>
                <w:r>
                  <w:rPr>
                    <w:rStyle w:val="Platzhaltertext"/>
                  </w:rPr>
                  <w:t>T für technisch / E für Editorial/Rechtschreibung</w:t>
                </w:r>
              </w:p>
            </w:tc>
          </w:sdtContent>
        </w:sdt>
        <w:tc>
          <w:tcPr>
            <w:tcW w:w="4422" w:type="dxa"/>
          </w:tcPr>
          <w:p w14:paraId="3F18D144" w14:textId="77777777" w:rsidR="004C7957" w:rsidRPr="00EB6E3E" w:rsidRDefault="004C7957" w:rsidP="004C7957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3620FA8A" w14:textId="77777777" w:rsidR="004C7957" w:rsidRPr="00EB6E3E" w:rsidRDefault="004C7957" w:rsidP="004C7957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385BFF" w14:textId="77777777" w:rsidR="004C7957" w:rsidRPr="00EB6E3E" w:rsidRDefault="004C7957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4F2E13A3" w14:textId="77777777" w:rsidR="004C7957" w:rsidRPr="00EB6E3E" w:rsidRDefault="004C7957" w:rsidP="004C7957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2FBAE6B0" w14:textId="77777777" w:rsidTr="006E421C">
        <w:trPr>
          <w:trHeight w:val="264"/>
        </w:trPr>
        <w:tc>
          <w:tcPr>
            <w:tcW w:w="850" w:type="dxa"/>
          </w:tcPr>
          <w:p w14:paraId="5CD8FAF0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0B1FA8F3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A12AFF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9FB65BC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7C7AA2C1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07C2AE91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AFAC3E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386FAFE0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6302279F" w14:textId="77777777" w:rsidTr="006E421C">
        <w:trPr>
          <w:trHeight w:val="264"/>
        </w:trPr>
        <w:tc>
          <w:tcPr>
            <w:tcW w:w="850" w:type="dxa"/>
          </w:tcPr>
          <w:p w14:paraId="3030BE43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58FFDF63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29CB01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D5DD0BC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531DA160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32C4BAFD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4650F4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649C80B2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0B62FB2B" w14:textId="77777777" w:rsidTr="006E421C">
        <w:trPr>
          <w:trHeight w:val="264"/>
        </w:trPr>
        <w:tc>
          <w:tcPr>
            <w:tcW w:w="850" w:type="dxa"/>
          </w:tcPr>
          <w:p w14:paraId="64B6DB5F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560AB8D5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619DBD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FED5E1C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30403B27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2B2A1EFC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37EE5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5D57C665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4E33AAED" w14:textId="77777777" w:rsidTr="006E421C">
        <w:trPr>
          <w:trHeight w:val="70"/>
        </w:trPr>
        <w:tc>
          <w:tcPr>
            <w:tcW w:w="850" w:type="dxa"/>
          </w:tcPr>
          <w:p w14:paraId="6F4A585D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122CED63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B9D58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CF02384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338F6408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1EFD6205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9A62EDB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77608DFA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0A9B6D14" w14:textId="77777777" w:rsidTr="006E421C">
        <w:trPr>
          <w:trHeight w:val="70"/>
        </w:trPr>
        <w:tc>
          <w:tcPr>
            <w:tcW w:w="850" w:type="dxa"/>
          </w:tcPr>
          <w:p w14:paraId="2F3130B9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0D26EEE5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A777D2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8AC88B6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2E05644B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1FE5513D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6A4948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778A2ADE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1600BF61" w14:textId="77777777" w:rsidTr="006E421C">
        <w:trPr>
          <w:trHeight w:val="70"/>
        </w:trPr>
        <w:tc>
          <w:tcPr>
            <w:tcW w:w="850" w:type="dxa"/>
          </w:tcPr>
          <w:p w14:paraId="07B4576F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2C8AF586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F9D1FF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FFA05F2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25C2D461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3E5A614F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53E5E6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29A765FF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35BABA9D" w14:textId="77777777" w:rsidR="00EE3050" w:rsidRPr="00281D8E" w:rsidRDefault="00EE3050" w:rsidP="008567BF">
      <w:pPr>
        <w:tabs>
          <w:tab w:val="right" w:pos="11700"/>
        </w:tabs>
        <w:spacing w:after="0"/>
        <w:rPr>
          <w:rFonts w:cs="Arial"/>
          <w:sz w:val="20"/>
          <w:szCs w:val="20"/>
        </w:rPr>
      </w:pPr>
    </w:p>
    <w:sectPr w:rsidR="00EE3050" w:rsidRPr="00281D8E" w:rsidSect="00E34CC6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 w:code="9"/>
      <w:pgMar w:top="2132" w:right="678" w:bottom="851" w:left="851" w:header="851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AC6BE" w14:textId="77777777" w:rsidR="004D316B" w:rsidRDefault="004D316B" w:rsidP="00730E4A">
      <w:pPr>
        <w:pStyle w:val="Textkrper2"/>
      </w:pPr>
      <w:r>
        <w:separator/>
      </w:r>
    </w:p>
  </w:endnote>
  <w:endnote w:type="continuationSeparator" w:id="0">
    <w:p w14:paraId="6BF77563" w14:textId="77777777" w:rsidR="004D316B" w:rsidRDefault="004D316B" w:rsidP="00730E4A">
      <w:pPr>
        <w:pStyle w:val="Textkrper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81B9" w14:textId="77777777" w:rsidR="00BC7320" w:rsidRDefault="00BC7320" w:rsidP="005456E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8DD7166" w14:textId="77777777" w:rsidR="00BC7320" w:rsidRDefault="00BC7320" w:rsidP="005456E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4C9F" w14:textId="77777777" w:rsidR="003B555D" w:rsidRPr="00BC74F6" w:rsidRDefault="00BC7320" w:rsidP="003B555D">
    <w:pPr>
      <w:tabs>
        <w:tab w:val="left" w:pos="10065"/>
      </w:tabs>
      <w:spacing w:after="0"/>
      <w:rPr>
        <w:rFonts w:ascii="Arial" w:hAnsi="Arial" w:cs="Arial"/>
        <w:sz w:val="8"/>
        <w:szCs w:val="8"/>
      </w:rPr>
    </w:pPr>
    <w:r w:rsidRPr="00E34CC6">
      <w:rPr>
        <w:rFonts w:ascii="Arial" w:hAnsi="Arial" w:cs="Arial"/>
        <w:sz w:val="20"/>
        <w:szCs w:val="20"/>
        <w:vertAlign w:val="superscript"/>
      </w:rPr>
      <w:t>1</w:t>
    </w:r>
    <w:r w:rsidRPr="00E34CC6">
      <w:rPr>
        <w:rFonts w:ascii="Arial" w:hAnsi="Arial" w:cs="Arial"/>
        <w:sz w:val="20"/>
        <w:szCs w:val="20"/>
      </w:rPr>
      <w:t xml:space="preserve"> Eingabe</w:t>
    </w:r>
    <w:r>
      <w:rPr>
        <w:rFonts w:ascii="Arial" w:hAnsi="Arial" w:cs="Arial"/>
        <w:sz w:val="20"/>
        <w:szCs w:val="20"/>
      </w:rPr>
      <w:t>-N</w:t>
    </w:r>
    <w:r w:rsidRPr="00E34CC6">
      <w:rPr>
        <w:rFonts w:ascii="Arial" w:hAnsi="Arial" w:cs="Arial"/>
        <w:sz w:val="20"/>
        <w:szCs w:val="20"/>
      </w:rPr>
      <w:t xml:space="preserve">ummer </w:t>
    </w:r>
    <w:r>
      <w:rPr>
        <w:rFonts w:ascii="Arial" w:hAnsi="Arial" w:cs="Arial"/>
        <w:sz w:val="20"/>
        <w:szCs w:val="20"/>
      </w:rPr>
      <w:t>mit Organisation</w:t>
    </w:r>
    <w:r w:rsidR="0073657E">
      <w:rPr>
        <w:rFonts w:ascii="Arial" w:hAnsi="Arial" w:cs="Arial"/>
        <w:sz w:val="20"/>
        <w:szCs w:val="20"/>
      </w:rPr>
      <w:t xml:space="preserve">   </w:t>
    </w:r>
    <w:r>
      <w:rPr>
        <w:rFonts w:ascii="Arial" w:hAnsi="Arial" w:cs="Arial"/>
        <w:sz w:val="20"/>
        <w:szCs w:val="20"/>
        <w:vertAlign w:val="superscript"/>
      </w:rPr>
      <w:t>2</w:t>
    </w:r>
    <w:r w:rsidRPr="00E34CC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Kapitel/Abschnitt</w:t>
    </w:r>
    <w:r w:rsidR="00C7275F">
      <w:rPr>
        <w:rFonts w:ascii="Arial" w:hAnsi="Arial" w:cs="Arial"/>
        <w:sz w:val="20"/>
        <w:szCs w:val="20"/>
      </w:rPr>
      <w:t>/Abb.</w:t>
    </w:r>
    <w:r>
      <w:rPr>
        <w:rFonts w:ascii="Arial" w:hAnsi="Arial" w:cs="Arial"/>
        <w:sz w:val="20"/>
        <w:szCs w:val="20"/>
      </w:rPr>
      <w:t xml:space="preserve"> und allenfalls Seite angeben, um den betreffenden Ort im Dokument genau zu bezeichnen.</w:t>
    </w:r>
    <w:r w:rsidR="008952E3">
      <w:rPr>
        <w:rFonts w:ascii="Arial" w:hAnsi="Arial" w:cs="Arial"/>
        <w:sz w:val="20"/>
        <w:szCs w:val="20"/>
      </w:rPr>
      <w:t xml:space="preserve">  </w:t>
    </w:r>
    <w:r w:rsidR="008952E3" w:rsidRPr="008952E3">
      <w:rPr>
        <w:rFonts w:ascii="Arial" w:hAnsi="Arial" w:cs="Arial"/>
        <w:sz w:val="20"/>
        <w:szCs w:val="20"/>
        <w:vertAlign w:val="superscript"/>
      </w:rPr>
      <w:t>3</w:t>
    </w:r>
    <w:r w:rsidR="008952E3" w:rsidRPr="008952E3">
      <w:rPr>
        <w:rFonts w:ascii="Arial" w:hAnsi="Arial" w:cs="Arial"/>
        <w:sz w:val="20"/>
        <w:szCs w:val="20"/>
      </w:rPr>
      <w:t xml:space="preserve"> </w:t>
    </w:r>
    <w:r w:rsidR="008952E3" w:rsidRPr="008952E3">
      <w:rPr>
        <w:rFonts w:ascii="Arial" w:hAnsi="Arial" w:cs="Arial"/>
        <w:b/>
        <w:bCs/>
        <w:sz w:val="20"/>
        <w:szCs w:val="20"/>
      </w:rPr>
      <w:t>T</w:t>
    </w:r>
    <w:r w:rsidR="008952E3" w:rsidRPr="008952E3">
      <w:rPr>
        <w:rFonts w:ascii="Arial" w:hAnsi="Arial" w:cs="Arial"/>
        <w:sz w:val="20"/>
        <w:szCs w:val="20"/>
      </w:rPr>
      <w:t xml:space="preserve">: Technisch, </w:t>
    </w:r>
    <w:proofErr w:type="gramStart"/>
    <w:r w:rsidR="008952E3" w:rsidRPr="008952E3">
      <w:rPr>
        <w:rFonts w:ascii="Arial" w:hAnsi="Arial" w:cs="Arial"/>
        <w:sz w:val="20"/>
        <w:szCs w:val="20"/>
      </w:rPr>
      <w:t xml:space="preserve">inhaltlich;  </w:t>
    </w:r>
    <w:r w:rsidR="008952E3" w:rsidRPr="008952E3">
      <w:rPr>
        <w:rFonts w:ascii="Arial" w:hAnsi="Arial" w:cs="Arial"/>
        <w:b/>
        <w:bCs/>
        <w:sz w:val="20"/>
        <w:szCs w:val="20"/>
      </w:rPr>
      <w:t>E</w:t>
    </w:r>
    <w:proofErr w:type="gramEnd"/>
    <w:r w:rsidR="008952E3" w:rsidRPr="008952E3">
      <w:rPr>
        <w:rFonts w:ascii="Arial" w:hAnsi="Arial" w:cs="Arial"/>
        <w:sz w:val="20"/>
        <w:szCs w:val="20"/>
      </w:rPr>
      <w:t>: Editorial, Rechtschreibung</w:t>
    </w:r>
    <w:r w:rsidR="008952E3">
      <w:rPr>
        <w:rFonts w:ascii="Arial" w:hAnsi="Arial" w:cs="Arial"/>
        <w:sz w:val="20"/>
        <w:szCs w:val="20"/>
      </w:rPr>
      <w:t xml:space="preserve">  </w:t>
    </w:r>
    <w:r w:rsidR="008952E3" w:rsidRPr="008952E3">
      <w:rPr>
        <w:rFonts w:ascii="Arial" w:hAnsi="Arial" w:cs="Arial"/>
        <w:sz w:val="20"/>
        <w:szCs w:val="20"/>
        <w:vertAlign w:val="superscript"/>
      </w:rPr>
      <w:t xml:space="preserve"> </w:t>
    </w:r>
    <w:r>
      <w:rPr>
        <w:rFonts w:ascii="Arial" w:hAnsi="Arial" w:cs="Arial"/>
        <w:sz w:val="20"/>
        <w:szCs w:val="20"/>
        <w:vertAlign w:val="superscript"/>
      </w:rPr>
      <w:t>4</w:t>
    </w:r>
    <w:r w:rsidRPr="00E34CC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Die </w:t>
    </w:r>
    <w:proofErr w:type="spellStart"/>
    <w:r w:rsidR="00D44914">
      <w:rPr>
        <w:rFonts w:ascii="Arial" w:hAnsi="Arial" w:cs="Arial"/>
        <w:sz w:val="20"/>
        <w:szCs w:val="20"/>
      </w:rPr>
      <w:t>P</w:t>
    </w:r>
    <w:r>
      <w:rPr>
        <w:rFonts w:ascii="Arial" w:hAnsi="Arial" w:cs="Arial"/>
        <w:sz w:val="20"/>
        <w:szCs w:val="20"/>
      </w:rPr>
      <w:t>Gr</w:t>
    </w:r>
    <w:proofErr w:type="spellEnd"/>
    <w:r>
      <w:rPr>
        <w:rFonts w:ascii="Arial" w:hAnsi="Arial" w:cs="Arial"/>
        <w:sz w:val="20"/>
        <w:szCs w:val="20"/>
      </w:rPr>
      <w:t xml:space="preserve"> behandelt nur Eingaben mit konkretem Antrag.</w:t>
    </w:r>
    <w:r w:rsidR="001D44A1">
      <w:rPr>
        <w:rFonts w:ascii="Arial" w:hAnsi="Arial" w:cs="Arial"/>
        <w:sz w:val="20"/>
        <w:szCs w:val="20"/>
      </w:rPr>
      <w:t xml:space="preserve">   </w:t>
    </w:r>
    <w:r w:rsidR="001D44A1" w:rsidRPr="000C7042">
      <w:rPr>
        <w:rFonts w:ascii="Arial" w:hAnsi="Arial" w:cs="Arial"/>
        <w:sz w:val="20"/>
        <w:szCs w:val="20"/>
        <w:vertAlign w:val="superscript"/>
      </w:rPr>
      <w:t>5</w:t>
    </w:r>
    <w:r w:rsidR="001D44A1" w:rsidRPr="000C7042">
      <w:rPr>
        <w:rFonts w:ascii="Arial" w:hAnsi="Arial" w:cs="Arial"/>
        <w:sz w:val="20"/>
        <w:szCs w:val="20"/>
      </w:rPr>
      <w:t xml:space="preserve"> </w:t>
    </w:r>
    <w:r w:rsidR="00540CE4" w:rsidRPr="000C7042">
      <w:rPr>
        <w:rFonts w:ascii="Arial" w:hAnsi="Arial" w:cs="Arial"/>
        <w:sz w:val="20"/>
        <w:szCs w:val="20"/>
      </w:rPr>
      <w:t xml:space="preserve">Kategorie: Z = Zustimmung, freiwilliger Erklärungstext / A = Ablehnung mit Begründung / V = Verschiebung auf nächste Revision mit Begründung / D = Diskussion in </w:t>
    </w:r>
    <w:proofErr w:type="spellStart"/>
    <w:r w:rsidR="00D44914">
      <w:rPr>
        <w:rFonts w:ascii="Arial" w:hAnsi="Arial" w:cs="Arial"/>
        <w:sz w:val="20"/>
        <w:szCs w:val="20"/>
      </w:rPr>
      <w:t>P</w:t>
    </w:r>
    <w:r w:rsidR="00540CE4" w:rsidRPr="000C7042">
      <w:rPr>
        <w:rFonts w:ascii="Arial" w:hAnsi="Arial" w:cs="Arial"/>
        <w:sz w:val="20"/>
        <w:szCs w:val="20"/>
      </w:rPr>
      <w:t>Gr</w:t>
    </w:r>
    <w:proofErr w:type="spellEnd"/>
    <w:r w:rsidR="00540CE4" w:rsidRPr="000C7042">
      <w:rPr>
        <w:rFonts w:ascii="Arial" w:hAnsi="Arial" w:cs="Arial"/>
        <w:sz w:val="20"/>
        <w:szCs w:val="20"/>
      </w:rPr>
      <w:t xml:space="preserve"> für Entscheid Z / A / V</w:t>
    </w:r>
    <w:r w:rsidRPr="000C7042">
      <w:rPr>
        <w:rFonts w:ascii="Arial" w:hAnsi="Arial" w:cs="Arial"/>
        <w:sz w:val="20"/>
        <w:szCs w:val="20"/>
      </w:rPr>
      <w:br/>
    </w:r>
  </w:p>
  <w:p w14:paraId="35BC6BEC" w14:textId="77777777" w:rsidR="00BC7320" w:rsidRPr="00E34CC6" w:rsidRDefault="00BC7320" w:rsidP="003B555D">
    <w:pPr>
      <w:pStyle w:val="Fuzeile"/>
      <w:tabs>
        <w:tab w:val="clear" w:pos="4536"/>
        <w:tab w:val="clear" w:pos="9072"/>
        <w:tab w:val="right" w:pos="15309"/>
      </w:tabs>
      <w:ind w:right="-31"/>
      <w:rPr>
        <w:rFonts w:ascii="Arial" w:hAnsi="Arial" w:cs="Arial"/>
        <w:sz w:val="20"/>
        <w:szCs w:val="20"/>
      </w:rPr>
    </w:pPr>
    <w:r w:rsidRPr="000C7042">
      <w:rPr>
        <w:rFonts w:ascii="Arial" w:hAnsi="Arial" w:cs="Arial"/>
        <w:sz w:val="20"/>
        <w:szCs w:val="20"/>
      </w:rPr>
      <w:tab/>
    </w:r>
    <w:r w:rsidRPr="00E34CC6">
      <w:rPr>
        <w:rFonts w:ascii="Arial" w:hAnsi="Arial" w:cs="Arial"/>
        <w:sz w:val="20"/>
        <w:szCs w:val="20"/>
      </w:rPr>
      <w:t xml:space="preserve">Seite </w:t>
    </w:r>
    <w:r w:rsidRPr="00E34CC6">
      <w:rPr>
        <w:rFonts w:ascii="Arial" w:hAnsi="Arial" w:cs="Arial"/>
        <w:sz w:val="20"/>
        <w:szCs w:val="20"/>
      </w:rPr>
      <w:fldChar w:fldCharType="begin"/>
    </w:r>
    <w:r w:rsidRPr="00E34CC6">
      <w:rPr>
        <w:rFonts w:ascii="Arial" w:hAnsi="Arial" w:cs="Arial"/>
        <w:sz w:val="20"/>
        <w:szCs w:val="20"/>
      </w:rPr>
      <w:instrText xml:space="preserve"> PAGE   \* MERGEFORMAT </w:instrText>
    </w:r>
    <w:r w:rsidRPr="00E34CC6">
      <w:rPr>
        <w:rFonts w:ascii="Arial" w:hAnsi="Arial" w:cs="Arial"/>
        <w:sz w:val="20"/>
        <w:szCs w:val="20"/>
      </w:rPr>
      <w:fldChar w:fldCharType="separate"/>
    </w:r>
    <w:r w:rsidR="00F65D76">
      <w:rPr>
        <w:rFonts w:ascii="Arial" w:hAnsi="Arial" w:cs="Arial"/>
        <w:noProof/>
        <w:sz w:val="20"/>
        <w:szCs w:val="20"/>
      </w:rPr>
      <w:t>1</w:t>
    </w:r>
    <w:r w:rsidRPr="00E34CC6">
      <w:rPr>
        <w:rFonts w:ascii="Arial" w:hAnsi="Arial" w:cs="Arial"/>
        <w:sz w:val="20"/>
        <w:szCs w:val="20"/>
      </w:rPr>
      <w:fldChar w:fldCharType="end"/>
    </w:r>
    <w:r w:rsidRPr="00E34CC6">
      <w:rPr>
        <w:rFonts w:ascii="Arial" w:hAnsi="Arial" w:cs="Arial"/>
        <w:sz w:val="20"/>
        <w:szCs w:val="20"/>
      </w:rPr>
      <w:t>/</w:t>
    </w:r>
    <w:r w:rsidRPr="00E34CC6">
      <w:rPr>
        <w:rFonts w:ascii="Arial" w:hAnsi="Arial" w:cs="Arial"/>
        <w:sz w:val="20"/>
        <w:szCs w:val="20"/>
      </w:rPr>
      <w:fldChar w:fldCharType="begin"/>
    </w:r>
    <w:r w:rsidRPr="00E34CC6">
      <w:rPr>
        <w:rFonts w:ascii="Arial" w:hAnsi="Arial" w:cs="Arial"/>
        <w:sz w:val="20"/>
        <w:szCs w:val="20"/>
      </w:rPr>
      <w:instrText xml:space="preserve"> NUMPAGES   \* MERGEFORMAT </w:instrText>
    </w:r>
    <w:r w:rsidRPr="00E34CC6">
      <w:rPr>
        <w:rFonts w:ascii="Arial" w:hAnsi="Arial" w:cs="Arial"/>
        <w:sz w:val="20"/>
        <w:szCs w:val="20"/>
      </w:rPr>
      <w:fldChar w:fldCharType="separate"/>
    </w:r>
    <w:r w:rsidR="00F65D76">
      <w:rPr>
        <w:rFonts w:ascii="Arial" w:hAnsi="Arial" w:cs="Arial"/>
        <w:noProof/>
        <w:sz w:val="20"/>
        <w:szCs w:val="20"/>
      </w:rPr>
      <w:t>1</w:t>
    </w:r>
    <w:r w:rsidRPr="00E34CC6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1E249" w14:textId="77777777" w:rsidR="004D316B" w:rsidRDefault="004D316B" w:rsidP="00730E4A">
      <w:pPr>
        <w:pStyle w:val="Textkrper2"/>
      </w:pPr>
      <w:r>
        <w:separator/>
      </w:r>
    </w:p>
  </w:footnote>
  <w:footnote w:type="continuationSeparator" w:id="0">
    <w:p w14:paraId="26E7731F" w14:textId="77777777" w:rsidR="004D316B" w:rsidRDefault="004D316B" w:rsidP="00730E4A">
      <w:pPr>
        <w:pStyle w:val="Textkrper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BCFE" w14:textId="77777777" w:rsidR="00BE4FC1" w:rsidRPr="00C521E0" w:rsidRDefault="00A72A7C" w:rsidP="00E50578">
    <w:pPr>
      <w:tabs>
        <w:tab w:val="right" w:pos="11700"/>
      </w:tabs>
      <w:spacing w:after="0"/>
      <w:rPr>
        <w:rFonts w:ascii="Arial" w:hAnsi="Arial" w:cs="Arial"/>
        <w:b/>
        <w:szCs w:val="22"/>
      </w:rPr>
    </w:pPr>
    <w:r w:rsidRPr="00C521E0">
      <w:rPr>
        <w:rFonts w:ascii="Arial" w:hAnsi="Arial" w:cs="Arial"/>
        <w:b/>
        <w:noProof/>
        <w:szCs w:val="22"/>
        <w:lang w:eastAsia="de-CH"/>
      </w:rPr>
      <w:drawing>
        <wp:anchor distT="0" distB="0" distL="114300" distR="114300" simplePos="0" relativeHeight="251660800" behindDoc="1" locked="0" layoutInCell="1" allowOverlap="1" wp14:anchorId="3DE9F2FE" wp14:editId="531BD336">
          <wp:simplePos x="0" y="0"/>
          <wp:positionH relativeFrom="column">
            <wp:posOffset>6779895</wp:posOffset>
          </wp:positionH>
          <wp:positionV relativeFrom="paragraph">
            <wp:posOffset>635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10498"/>
              <wp:lineTo x="0" y="20996"/>
              <wp:lineTo x="16780" y="20996"/>
              <wp:lineTo x="19158" y="20996"/>
              <wp:lineTo x="21395" y="20996"/>
              <wp:lineTo x="21395" y="954"/>
              <wp:lineTo x="6293" y="0"/>
              <wp:lineTo x="5314" y="0"/>
            </wp:wrapPolygon>
          </wp:wrapTight>
          <wp:docPr id="2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4FC1" w:rsidRPr="00C521E0">
      <w:rPr>
        <w:rFonts w:ascii="Arial" w:hAnsi="Arial" w:cs="Arial"/>
        <w:b/>
        <w:szCs w:val="22"/>
      </w:rPr>
      <w:t>RTE – Regelwerk Technik Eisenbahn</w:t>
    </w:r>
  </w:p>
  <w:p w14:paraId="289426E7" w14:textId="77777777" w:rsidR="00BE4FC1" w:rsidRPr="00C521E0" w:rsidRDefault="00BE4FC1" w:rsidP="00E50578">
    <w:pPr>
      <w:tabs>
        <w:tab w:val="right" w:pos="11700"/>
      </w:tabs>
      <w:spacing w:after="0"/>
      <w:rPr>
        <w:rFonts w:ascii="Arial" w:hAnsi="Arial" w:cs="Arial"/>
        <w:b/>
        <w:sz w:val="10"/>
        <w:szCs w:val="10"/>
      </w:rPr>
    </w:pPr>
  </w:p>
  <w:p w14:paraId="56A54276" w14:textId="4BE30F19" w:rsidR="001E1A30" w:rsidRPr="00C521E0" w:rsidRDefault="00C536F2" w:rsidP="001E1A30">
    <w:pPr>
      <w:tabs>
        <w:tab w:val="left" w:pos="1297"/>
      </w:tabs>
      <w:spacing w:after="0"/>
      <w:rPr>
        <w:rFonts w:ascii="Arial" w:hAnsi="Arial" w:cs="Arial"/>
        <w:b/>
        <w:szCs w:val="22"/>
      </w:rPr>
    </w:pPr>
    <w:r w:rsidRPr="00C521E0">
      <w:rPr>
        <w:rFonts w:ascii="Arial" w:hAnsi="Arial" w:cs="Arial"/>
        <w:b/>
        <w:szCs w:val="22"/>
      </w:rPr>
      <w:t xml:space="preserve">Rückmeldungen </w:t>
    </w:r>
    <w:sdt>
      <w:sdtPr>
        <w:rPr>
          <w:rFonts w:ascii="Arial" w:hAnsi="Arial" w:cs="Arial"/>
          <w:b/>
          <w:szCs w:val="22"/>
        </w:rPr>
        <w:id w:val="-429359276"/>
        <w:lock w:val="sdtLocked"/>
        <w:placeholder/>
        <w:dropDownList>
          <w:listItem w:value="Wählen Sie ein Element aus."/>
          <w:listItem w:displayText="zur 1. Vernehmlassung" w:value="zur 1. Vernehmlassung"/>
          <w:listItem w:displayText="zur 2. Vernehmlassung" w:value="zur 2. Vernehmlassung"/>
          <w:listItem w:displayText="zur einzigen Vernehmlassung" w:value="zur einzigen Vernehmlassung"/>
          <w:listItem w:displayText="zum Review" w:value="zum Review"/>
        </w:dropDownList>
      </w:sdtPr>
      <w:sdtEndPr/>
      <w:sdtContent>
        <w:r w:rsidR="008F008F">
          <w:rPr>
            <w:rFonts w:ascii="Arial" w:hAnsi="Arial" w:cs="Arial"/>
            <w:b/>
            <w:szCs w:val="22"/>
          </w:rPr>
          <w:t>zur 2. Vernehmlassung</w:t>
        </w:r>
      </w:sdtContent>
    </w:sdt>
    <w:r w:rsidR="00F82D33">
      <w:rPr>
        <w:rFonts w:ascii="Arial" w:hAnsi="Arial" w:cs="Arial"/>
        <w:b/>
        <w:szCs w:val="22"/>
      </w:rPr>
      <w:t xml:space="preserve"> </w:t>
    </w:r>
    <w:r w:rsidR="00287714" w:rsidRPr="00C521E0">
      <w:rPr>
        <w:rFonts w:ascii="Arial" w:hAnsi="Arial" w:cs="Arial"/>
        <w:b/>
        <w:szCs w:val="22"/>
      </w:rPr>
      <w:t>v</w:t>
    </w:r>
    <w:r w:rsidR="001E1A30" w:rsidRPr="00C521E0">
      <w:rPr>
        <w:rFonts w:ascii="Arial" w:hAnsi="Arial" w:cs="Arial"/>
        <w:b/>
        <w:szCs w:val="22"/>
      </w:rPr>
      <w:t>on</w:t>
    </w:r>
    <w:r w:rsidR="00F82D33">
      <w:rPr>
        <w:rFonts w:ascii="Arial" w:hAnsi="Arial" w:cs="Arial"/>
        <w:b/>
        <w:szCs w:val="22"/>
      </w:rPr>
      <w:t xml:space="preserve"> </w:t>
    </w:r>
    <w:r w:rsidR="008F008F">
      <w:rPr>
        <w:rFonts w:ascii="Arial" w:hAnsi="Arial" w:cs="Arial"/>
        <w:b/>
        <w:szCs w:val="22"/>
      </w:rPr>
      <w:t>R RTE 29500</w:t>
    </w:r>
    <w:r w:rsidR="00C521E0">
      <w:rPr>
        <w:rFonts w:ascii="Arial" w:hAnsi="Arial" w:cs="Arial"/>
        <w:b/>
        <w:szCs w:val="22"/>
      </w:rPr>
      <w:t xml:space="preserve"> </w:t>
    </w:r>
    <w:r w:rsidR="008F008F">
      <w:rPr>
        <w:rFonts w:ascii="Arial" w:hAnsi="Arial" w:cs="Arial"/>
        <w:b/>
        <w:szCs w:val="22"/>
      </w:rPr>
      <w:t>2</w:t>
    </w:r>
    <w:r w:rsidR="000657F5" w:rsidRPr="00C521E0">
      <w:rPr>
        <w:rFonts w:ascii="Arial" w:hAnsi="Arial" w:cs="Arial"/>
        <w:b/>
        <w:szCs w:val="22"/>
      </w:rPr>
      <w:t>. Ausgabe</w:t>
    </w:r>
  </w:p>
  <w:p w14:paraId="1CF37AD7" w14:textId="66408E44" w:rsidR="0090086E" w:rsidRPr="00C521E0" w:rsidRDefault="00C536F2" w:rsidP="0090086E">
    <w:pPr>
      <w:tabs>
        <w:tab w:val="left" w:pos="1297"/>
        <w:tab w:val="right" w:pos="15309"/>
      </w:tabs>
      <w:spacing w:after="0"/>
      <w:rPr>
        <w:rFonts w:ascii="Arial" w:hAnsi="Arial" w:cs="Arial"/>
        <w:szCs w:val="22"/>
      </w:rPr>
    </w:pPr>
    <w:r w:rsidRPr="00C521E0">
      <w:rPr>
        <w:rFonts w:ascii="Arial" w:hAnsi="Arial" w:cs="Arial"/>
        <w:szCs w:val="22"/>
      </w:rPr>
      <w:t>«</w:t>
    </w:r>
    <w:r w:rsidR="008F008F" w:rsidRPr="008F008F">
      <w:rPr>
        <w:rFonts w:ascii="Arial" w:hAnsi="Arial" w:cs="Arial"/>
        <w:szCs w:val="22"/>
      </w:rPr>
      <w:t>Standardisierung Radsätze und Weichen - Meterspur»</w:t>
    </w:r>
  </w:p>
  <w:p w14:paraId="43BC5901" w14:textId="77777777" w:rsidR="0090086E" w:rsidRPr="00C521E0" w:rsidRDefault="0090086E" w:rsidP="0090086E">
    <w:pPr>
      <w:tabs>
        <w:tab w:val="left" w:pos="1297"/>
        <w:tab w:val="right" w:pos="15309"/>
      </w:tabs>
      <w:spacing w:after="0"/>
      <w:rPr>
        <w:rFonts w:ascii="Arial" w:hAnsi="Arial" w:cs="Arial"/>
        <w:b/>
        <w:sz w:val="10"/>
        <w:szCs w:val="10"/>
      </w:rPr>
    </w:pPr>
  </w:p>
  <w:p w14:paraId="2BAF5F78" w14:textId="77777777" w:rsidR="0073657E" w:rsidRPr="0096096B" w:rsidRDefault="00105773" w:rsidP="0090086E">
    <w:pPr>
      <w:tabs>
        <w:tab w:val="right" w:pos="15309"/>
      </w:tabs>
      <w:spacing w:after="0"/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>Zusammenstellung der Rückmeldungen</w:t>
    </w:r>
    <w:r w:rsidR="005B5964">
      <w:rPr>
        <w:rFonts w:ascii="Arial" w:hAnsi="Arial" w:cs="Arial"/>
        <w:szCs w:val="22"/>
      </w:rPr>
      <w:t xml:space="preserve"> und Entscheide/Begründungen der </w:t>
    </w:r>
    <w:r w:rsidR="005611FA">
      <w:rPr>
        <w:rFonts w:ascii="Arial" w:hAnsi="Arial" w:cs="Arial"/>
        <w:szCs w:val="22"/>
      </w:rPr>
      <w:t>Projektgruppe</w:t>
    </w:r>
    <w:r w:rsidR="0090086E" w:rsidRPr="00C521E0">
      <w:rPr>
        <w:rFonts w:ascii="Arial" w:hAnsi="Arial" w:cs="Arial"/>
        <w:szCs w:val="22"/>
      </w:rPr>
      <w:tab/>
    </w:r>
    <w:r w:rsidR="0073657E" w:rsidRPr="00C521E0">
      <w:rPr>
        <w:rFonts w:ascii="Arial" w:hAnsi="Arial" w:cs="Arial"/>
        <w:szCs w:val="22"/>
      </w:rPr>
      <w:t xml:space="preserve">Stand: </w:t>
    </w:r>
    <w:sdt>
      <w:sdtPr>
        <w:rPr>
          <w:rFonts w:ascii="Arial" w:hAnsi="Arial" w:cs="Arial"/>
          <w:szCs w:val="22"/>
        </w:rPr>
        <w:id w:val="350765488"/>
        <w:placeholder>
          <w:docPart w:val="853BB4B6209545F7886E63863C2BE35C"/>
        </w:placeholder>
        <w:temporary/>
        <w:showingPlcHdr/>
        <w:date>
          <w:dateFormat w:val="dd.MM.yyyy"/>
          <w:lid w:val="de-CH"/>
          <w:storeMappedDataAs w:val="dateTime"/>
          <w:calendar w:val="gregorian"/>
        </w:date>
      </w:sdtPr>
      <w:sdtEndPr/>
      <w:sdtContent>
        <w:r w:rsidR="00C521E0">
          <w:rPr>
            <w:rStyle w:val="Platzhaltertext"/>
          </w:rPr>
          <w:t>Datum einsetzen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2F302" w14:textId="77777777" w:rsidR="00BC7320" w:rsidRDefault="00BC7320" w:rsidP="00947847">
    <w:pPr>
      <w:pStyle w:val="Kopfzeile"/>
      <w:tabs>
        <w:tab w:val="clear" w:pos="9072"/>
        <w:tab w:val="center" w:pos="6647"/>
        <w:tab w:val="left" w:pos="7075"/>
      </w:tabs>
    </w:pPr>
    <w:r>
      <w:rPr>
        <w:noProof/>
        <w:lang w:eastAsia="de-CH"/>
      </w:rPr>
      <w:drawing>
        <wp:anchor distT="0" distB="0" distL="114300" distR="114300" simplePos="0" relativeHeight="251657728" behindDoc="1" locked="0" layoutInCell="1" allowOverlap="1" wp14:anchorId="6D82AFC2" wp14:editId="499D89F5">
          <wp:simplePos x="0" y="0"/>
          <wp:positionH relativeFrom="column">
            <wp:posOffset>6318885</wp:posOffset>
          </wp:positionH>
          <wp:positionV relativeFrom="paragraph">
            <wp:posOffset>-12700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10498"/>
              <wp:lineTo x="0" y="20996"/>
              <wp:lineTo x="16780" y="20996"/>
              <wp:lineTo x="19158" y="20996"/>
              <wp:lineTo x="21395" y="20996"/>
              <wp:lineTo x="21395" y="954"/>
              <wp:lineTo x="6293" y="0"/>
              <wp:lineTo x="5314" y="0"/>
            </wp:wrapPolygon>
          </wp:wrapTight>
          <wp:docPr id="4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595C"/>
    <w:multiLevelType w:val="hybridMultilevel"/>
    <w:tmpl w:val="BFD60C8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961898"/>
    <w:multiLevelType w:val="hybridMultilevel"/>
    <w:tmpl w:val="7484854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9A16B5"/>
    <w:multiLevelType w:val="hybridMultilevel"/>
    <w:tmpl w:val="860CFFD0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521B91"/>
    <w:multiLevelType w:val="hybridMultilevel"/>
    <w:tmpl w:val="68BEE0E4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B832F6"/>
    <w:multiLevelType w:val="hybridMultilevel"/>
    <w:tmpl w:val="A93A83F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85DED"/>
    <w:multiLevelType w:val="hybridMultilevel"/>
    <w:tmpl w:val="1A686D2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FBC"/>
    <w:multiLevelType w:val="hybridMultilevel"/>
    <w:tmpl w:val="14CC4310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344E7B"/>
    <w:multiLevelType w:val="hybridMultilevel"/>
    <w:tmpl w:val="EA8EC994"/>
    <w:lvl w:ilvl="0" w:tplc="4A8AFDAA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75DF0"/>
    <w:multiLevelType w:val="hybridMultilevel"/>
    <w:tmpl w:val="B834451A"/>
    <w:lvl w:ilvl="0" w:tplc="58CC02AC">
      <w:start w:val="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277286">
    <w:abstractNumId w:val="6"/>
  </w:num>
  <w:num w:numId="2" w16cid:durableId="1233546026">
    <w:abstractNumId w:val="1"/>
  </w:num>
  <w:num w:numId="3" w16cid:durableId="2025088339">
    <w:abstractNumId w:val="0"/>
  </w:num>
  <w:num w:numId="4" w16cid:durableId="888763625">
    <w:abstractNumId w:val="3"/>
  </w:num>
  <w:num w:numId="5" w16cid:durableId="1950621751">
    <w:abstractNumId w:val="2"/>
  </w:num>
  <w:num w:numId="6" w16cid:durableId="183979348">
    <w:abstractNumId w:val="4"/>
  </w:num>
  <w:num w:numId="7" w16cid:durableId="471487091">
    <w:abstractNumId w:val="5"/>
  </w:num>
  <w:num w:numId="8" w16cid:durableId="1176577877">
    <w:abstractNumId w:val="8"/>
  </w:num>
  <w:num w:numId="9" w16cid:durableId="8601265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activeWritingStyle w:appName="MSWord" w:lang="de-DE" w:vendorID="64" w:dllVersion="6" w:nlCheck="1" w:checkStyle="1"/>
  <w:activeWritingStyle w:appName="MSWord" w:lang="de-CH" w:vendorID="64" w:dllVersion="6" w:nlCheck="1" w:checkStyle="0"/>
  <w:activeWritingStyle w:appName="MSWord" w:lang="fr-CH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8F"/>
    <w:rsid w:val="000167D0"/>
    <w:rsid w:val="000300CD"/>
    <w:rsid w:val="000534E4"/>
    <w:rsid w:val="000657F5"/>
    <w:rsid w:val="00067139"/>
    <w:rsid w:val="0007468F"/>
    <w:rsid w:val="0007670A"/>
    <w:rsid w:val="000A02A6"/>
    <w:rsid w:val="000A0D4D"/>
    <w:rsid w:val="000A6F18"/>
    <w:rsid w:val="000C08AB"/>
    <w:rsid w:val="000C6C29"/>
    <w:rsid w:val="000C7042"/>
    <w:rsid w:val="000D3EAC"/>
    <w:rsid w:val="000E1FCB"/>
    <w:rsid w:val="000F09A9"/>
    <w:rsid w:val="000F44FF"/>
    <w:rsid w:val="00105773"/>
    <w:rsid w:val="001104A3"/>
    <w:rsid w:val="00110F8C"/>
    <w:rsid w:val="0012263C"/>
    <w:rsid w:val="00173BA3"/>
    <w:rsid w:val="00175B7C"/>
    <w:rsid w:val="001913C9"/>
    <w:rsid w:val="0019700C"/>
    <w:rsid w:val="001A2A49"/>
    <w:rsid w:val="001A6136"/>
    <w:rsid w:val="001B1D7D"/>
    <w:rsid w:val="001B26E0"/>
    <w:rsid w:val="001D44A1"/>
    <w:rsid w:val="001E1A30"/>
    <w:rsid w:val="00207802"/>
    <w:rsid w:val="002110AB"/>
    <w:rsid w:val="00213DEE"/>
    <w:rsid w:val="002262AA"/>
    <w:rsid w:val="0026793A"/>
    <w:rsid w:val="0027004B"/>
    <w:rsid w:val="00281D8E"/>
    <w:rsid w:val="00286DD7"/>
    <w:rsid w:val="00287714"/>
    <w:rsid w:val="002A00C3"/>
    <w:rsid w:val="002B0702"/>
    <w:rsid w:val="002C2B11"/>
    <w:rsid w:val="002C3B17"/>
    <w:rsid w:val="002D1752"/>
    <w:rsid w:val="002D3685"/>
    <w:rsid w:val="002D78A3"/>
    <w:rsid w:val="002E678E"/>
    <w:rsid w:val="002F07F7"/>
    <w:rsid w:val="002F0988"/>
    <w:rsid w:val="002F232D"/>
    <w:rsid w:val="0031096C"/>
    <w:rsid w:val="00310FBB"/>
    <w:rsid w:val="00311BEE"/>
    <w:rsid w:val="003155C1"/>
    <w:rsid w:val="00346DB4"/>
    <w:rsid w:val="003706F1"/>
    <w:rsid w:val="0037317A"/>
    <w:rsid w:val="003826FF"/>
    <w:rsid w:val="003B3DA9"/>
    <w:rsid w:val="003B555D"/>
    <w:rsid w:val="003C198A"/>
    <w:rsid w:val="003C32A6"/>
    <w:rsid w:val="003C7F09"/>
    <w:rsid w:val="003D261C"/>
    <w:rsid w:val="003F0BA8"/>
    <w:rsid w:val="003F3C7A"/>
    <w:rsid w:val="004026C9"/>
    <w:rsid w:val="004037BC"/>
    <w:rsid w:val="00405238"/>
    <w:rsid w:val="0044330E"/>
    <w:rsid w:val="004671D9"/>
    <w:rsid w:val="004816A3"/>
    <w:rsid w:val="00486450"/>
    <w:rsid w:val="004914F9"/>
    <w:rsid w:val="004B4633"/>
    <w:rsid w:val="004B55E0"/>
    <w:rsid w:val="004B708C"/>
    <w:rsid w:val="004C7957"/>
    <w:rsid w:val="004D1776"/>
    <w:rsid w:val="004D316B"/>
    <w:rsid w:val="004F2C18"/>
    <w:rsid w:val="004F4C5A"/>
    <w:rsid w:val="004F5F81"/>
    <w:rsid w:val="00507363"/>
    <w:rsid w:val="00515066"/>
    <w:rsid w:val="00523595"/>
    <w:rsid w:val="0052395B"/>
    <w:rsid w:val="00532588"/>
    <w:rsid w:val="00537113"/>
    <w:rsid w:val="00540CE4"/>
    <w:rsid w:val="005456E7"/>
    <w:rsid w:val="00545C5C"/>
    <w:rsid w:val="005611FA"/>
    <w:rsid w:val="0056164B"/>
    <w:rsid w:val="00572E30"/>
    <w:rsid w:val="00591888"/>
    <w:rsid w:val="00592BD4"/>
    <w:rsid w:val="005A0EC3"/>
    <w:rsid w:val="005B139A"/>
    <w:rsid w:val="005B254D"/>
    <w:rsid w:val="005B5964"/>
    <w:rsid w:val="00606C77"/>
    <w:rsid w:val="0062598C"/>
    <w:rsid w:val="00662E4B"/>
    <w:rsid w:val="006839DD"/>
    <w:rsid w:val="006B5AB0"/>
    <w:rsid w:val="006B6748"/>
    <w:rsid w:val="006C167C"/>
    <w:rsid w:val="006C2521"/>
    <w:rsid w:val="006C3ADF"/>
    <w:rsid w:val="006D063A"/>
    <w:rsid w:val="006E421C"/>
    <w:rsid w:val="006F3185"/>
    <w:rsid w:val="007063E2"/>
    <w:rsid w:val="00730E4A"/>
    <w:rsid w:val="00732B0F"/>
    <w:rsid w:val="0073657E"/>
    <w:rsid w:val="00752FE3"/>
    <w:rsid w:val="00762EFE"/>
    <w:rsid w:val="00773BA2"/>
    <w:rsid w:val="00777137"/>
    <w:rsid w:val="00782FDD"/>
    <w:rsid w:val="007907D7"/>
    <w:rsid w:val="007B26F3"/>
    <w:rsid w:val="007B3F57"/>
    <w:rsid w:val="007D40FD"/>
    <w:rsid w:val="007E4519"/>
    <w:rsid w:val="007F1289"/>
    <w:rsid w:val="007F2B7C"/>
    <w:rsid w:val="00803708"/>
    <w:rsid w:val="00825A66"/>
    <w:rsid w:val="008333D7"/>
    <w:rsid w:val="0083763E"/>
    <w:rsid w:val="0084455E"/>
    <w:rsid w:val="008567BF"/>
    <w:rsid w:val="00877543"/>
    <w:rsid w:val="00880088"/>
    <w:rsid w:val="008952E3"/>
    <w:rsid w:val="008A52A2"/>
    <w:rsid w:val="008A7536"/>
    <w:rsid w:val="008C0F8F"/>
    <w:rsid w:val="008C1516"/>
    <w:rsid w:val="008C1EB5"/>
    <w:rsid w:val="008C730F"/>
    <w:rsid w:val="008F008F"/>
    <w:rsid w:val="008F12BB"/>
    <w:rsid w:val="008F6F1C"/>
    <w:rsid w:val="0090086E"/>
    <w:rsid w:val="00906098"/>
    <w:rsid w:val="0091667F"/>
    <w:rsid w:val="00923430"/>
    <w:rsid w:val="0094485C"/>
    <w:rsid w:val="00946CDD"/>
    <w:rsid w:val="00947847"/>
    <w:rsid w:val="00950BDA"/>
    <w:rsid w:val="0096096B"/>
    <w:rsid w:val="009620EA"/>
    <w:rsid w:val="00962B31"/>
    <w:rsid w:val="009809C2"/>
    <w:rsid w:val="00982C22"/>
    <w:rsid w:val="00984869"/>
    <w:rsid w:val="009862CB"/>
    <w:rsid w:val="009A42FA"/>
    <w:rsid w:val="009A7879"/>
    <w:rsid w:val="009B452D"/>
    <w:rsid w:val="009C410D"/>
    <w:rsid w:val="009D59FA"/>
    <w:rsid w:val="009E7338"/>
    <w:rsid w:val="009F0E73"/>
    <w:rsid w:val="00A021EE"/>
    <w:rsid w:val="00A41007"/>
    <w:rsid w:val="00A6570D"/>
    <w:rsid w:val="00A72A7C"/>
    <w:rsid w:val="00AA7152"/>
    <w:rsid w:val="00AC68AC"/>
    <w:rsid w:val="00AE02F0"/>
    <w:rsid w:val="00AF06F3"/>
    <w:rsid w:val="00AF3D09"/>
    <w:rsid w:val="00B00F00"/>
    <w:rsid w:val="00B052FA"/>
    <w:rsid w:val="00B12A13"/>
    <w:rsid w:val="00B14AF2"/>
    <w:rsid w:val="00B24F74"/>
    <w:rsid w:val="00B427C0"/>
    <w:rsid w:val="00B50487"/>
    <w:rsid w:val="00B9433E"/>
    <w:rsid w:val="00B95596"/>
    <w:rsid w:val="00B96130"/>
    <w:rsid w:val="00BB4C49"/>
    <w:rsid w:val="00BC7320"/>
    <w:rsid w:val="00BC74F6"/>
    <w:rsid w:val="00BD21E2"/>
    <w:rsid w:val="00BE0923"/>
    <w:rsid w:val="00BE4FC1"/>
    <w:rsid w:val="00BF54AE"/>
    <w:rsid w:val="00C025FD"/>
    <w:rsid w:val="00C129E4"/>
    <w:rsid w:val="00C4031B"/>
    <w:rsid w:val="00C440A0"/>
    <w:rsid w:val="00C521E0"/>
    <w:rsid w:val="00C536F2"/>
    <w:rsid w:val="00C56BE7"/>
    <w:rsid w:val="00C57637"/>
    <w:rsid w:val="00C63975"/>
    <w:rsid w:val="00C672A6"/>
    <w:rsid w:val="00C67C5B"/>
    <w:rsid w:val="00C726ED"/>
    <w:rsid w:val="00C7275F"/>
    <w:rsid w:val="00C829A7"/>
    <w:rsid w:val="00CA30B4"/>
    <w:rsid w:val="00CA7BD9"/>
    <w:rsid w:val="00CD110C"/>
    <w:rsid w:val="00CD1F2D"/>
    <w:rsid w:val="00CD4A71"/>
    <w:rsid w:val="00CE02FF"/>
    <w:rsid w:val="00CF0BD3"/>
    <w:rsid w:val="00D21E00"/>
    <w:rsid w:val="00D315B0"/>
    <w:rsid w:val="00D44914"/>
    <w:rsid w:val="00D53408"/>
    <w:rsid w:val="00D56C12"/>
    <w:rsid w:val="00D606B2"/>
    <w:rsid w:val="00D77532"/>
    <w:rsid w:val="00D832B0"/>
    <w:rsid w:val="00D9369F"/>
    <w:rsid w:val="00DA2477"/>
    <w:rsid w:val="00DA5DBD"/>
    <w:rsid w:val="00DB4DD2"/>
    <w:rsid w:val="00DB6BBA"/>
    <w:rsid w:val="00DB72EB"/>
    <w:rsid w:val="00DE6314"/>
    <w:rsid w:val="00E0093E"/>
    <w:rsid w:val="00E11C2E"/>
    <w:rsid w:val="00E2146C"/>
    <w:rsid w:val="00E274BE"/>
    <w:rsid w:val="00E33F56"/>
    <w:rsid w:val="00E34CC6"/>
    <w:rsid w:val="00E44051"/>
    <w:rsid w:val="00E4496E"/>
    <w:rsid w:val="00E4574E"/>
    <w:rsid w:val="00E50578"/>
    <w:rsid w:val="00E53D98"/>
    <w:rsid w:val="00E60964"/>
    <w:rsid w:val="00E650FB"/>
    <w:rsid w:val="00E80818"/>
    <w:rsid w:val="00E82E03"/>
    <w:rsid w:val="00E86D66"/>
    <w:rsid w:val="00EB5BFB"/>
    <w:rsid w:val="00EB5D53"/>
    <w:rsid w:val="00EB6E3E"/>
    <w:rsid w:val="00EC4C29"/>
    <w:rsid w:val="00EC6A7B"/>
    <w:rsid w:val="00EE3050"/>
    <w:rsid w:val="00EF36B2"/>
    <w:rsid w:val="00F0437A"/>
    <w:rsid w:val="00F10811"/>
    <w:rsid w:val="00F10A52"/>
    <w:rsid w:val="00F1279B"/>
    <w:rsid w:val="00F1667A"/>
    <w:rsid w:val="00F31775"/>
    <w:rsid w:val="00F3301D"/>
    <w:rsid w:val="00F40068"/>
    <w:rsid w:val="00F405E1"/>
    <w:rsid w:val="00F4616D"/>
    <w:rsid w:val="00F61533"/>
    <w:rsid w:val="00F65D76"/>
    <w:rsid w:val="00F74CC8"/>
    <w:rsid w:val="00F74D63"/>
    <w:rsid w:val="00F82924"/>
    <w:rsid w:val="00F82D33"/>
    <w:rsid w:val="00F82D65"/>
    <w:rsid w:val="00F96886"/>
    <w:rsid w:val="00FA026F"/>
    <w:rsid w:val="00FB0A67"/>
    <w:rsid w:val="00FB23BB"/>
    <w:rsid w:val="00FB77B4"/>
    <w:rsid w:val="00FD3EE8"/>
    <w:rsid w:val="00FD5B3D"/>
    <w:rsid w:val="00FD6DD9"/>
    <w:rsid w:val="00FE1613"/>
    <w:rsid w:val="00FE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1C7724C"/>
  <w15:docId w15:val="{B865351A-A20D-4DA6-A252-12B5C925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20"/>
    </w:pPr>
    <w:rPr>
      <w:rFonts w:ascii="Arial Narrow" w:hAnsi="Arial Narrow"/>
      <w:sz w:val="22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 Narrow Bold Italic" w:hAnsi="Arial Narrow Bold Italic"/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i/>
      <w:iCs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i/>
      <w:iCs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218"/>
        <w:tab w:val="left" w:pos="2996"/>
      </w:tabs>
      <w:ind w:left="2996"/>
    </w:pPr>
    <w:rPr>
      <w:sz w:val="19"/>
      <w:lang w:val="fr-FR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">
    <w:name w:val="Body Text"/>
    <w:basedOn w:val="Standard"/>
    <w:pPr>
      <w:ind w:right="922"/>
    </w:pPr>
    <w:rPr>
      <w:lang w:val="it-IT"/>
    </w:rPr>
  </w:style>
  <w:style w:type="paragraph" w:styleId="Textkrper2">
    <w:name w:val="Body Text 2"/>
    <w:basedOn w:val="Standard"/>
    <w:pPr>
      <w:tabs>
        <w:tab w:val="right" w:pos="11700"/>
      </w:tabs>
      <w:ind w:right="22"/>
    </w:pPr>
    <w:rPr>
      <w:lang w:val="it-IT"/>
    </w:rPr>
  </w:style>
  <w:style w:type="paragraph" w:styleId="Sprechblasentext">
    <w:name w:val="Balloon Text"/>
    <w:basedOn w:val="Standard"/>
    <w:semiHidden/>
    <w:rsid w:val="00311BEE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5456E7"/>
  </w:style>
  <w:style w:type="character" w:styleId="Platzhaltertext">
    <w:name w:val="Placeholder Text"/>
    <w:basedOn w:val="Absatz-Standardschriftart"/>
    <w:uiPriority w:val="99"/>
    <w:semiHidden/>
    <w:rsid w:val="003C198A"/>
    <w:rPr>
      <w:color w:val="808080"/>
    </w:rPr>
  </w:style>
  <w:style w:type="character" w:styleId="Funotenzeichen">
    <w:name w:val="footnote reference"/>
    <w:rsid w:val="00C57637"/>
    <w:rPr>
      <w:vertAlign w:val="superscript"/>
    </w:rPr>
  </w:style>
  <w:style w:type="paragraph" w:styleId="Listenabsatz">
    <w:name w:val="List Paragraph"/>
    <w:basedOn w:val="Standard"/>
    <w:uiPriority w:val="99"/>
    <w:qFormat/>
    <w:rsid w:val="00EE3050"/>
    <w:pPr>
      <w:ind w:left="720"/>
    </w:pPr>
    <w:rPr>
      <w:rFonts w:cs="Arial Narrow"/>
      <w:szCs w:val="22"/>
    </w:rPr>
  </w:style>
  <w:style w:type="table" w:styleId="Tabellenraster">
    <w:name w:val="Table Grid"/>
    <w:basedOn w:val="NormaleTabelle"/>
    <w:rsid w:val="00BF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.Reinhard\ASP%20VOEV\AGr%20RTE-B&#252;ro%20V&#246;V%20%5bExtranet%5d%20-%20General\06_Vorlagen\03_Lesungen_Review\Rueckmeldungen\x-RTE-xxxxx-xVernehmlassung-Review-Rueckmeldungen_Vorlage-2023-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FBE7A25C5A4E2BAA96E5F02D286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8F94F7-910F-4019-B721-A8FBB6CB062E}"/>
      </w:docPartPr>
      <w:docPartBody>
        <w:p w:rsidR="003A63F1" w:rsidRDefault="003A63F1">
          <w:pPr>
            <w:pStyle w:val="12FBE7A25C5A4E2BAA96E5F02D286CC5"/>
          </w:pPr>
          <w:r>
            <w:rPr>
              <w:rStyle w:val="Platzhaltertext"/>
            </w:rPr>
            <w:t>Org-Abkürzung eingeben (z.B. VöV)</w:t>
          </w:r>
        </w:p>
      </w:docPartBody>
    </w:docPart>
    <w:docPart>
      <w:docPartPr>
        <w:name w:val="A3C3D33A2338459E8D3C58D867354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85B9BA-65A2-42E2-9F54-3683EE9353B8}"/>
      </w:docPartPr>
      <w:docPartBody>
        <w:p w:rsidR="003A63F1" w:rsidRDefault="003A63F1">
          <w:pPr>
            <w:pStyle w:val="A3C3D33A2338459E8D3C58D8673549AB"/>
          </w:pPr>
          <w:r w:rsidRPr="007F1289">
            <w:rPr>
              <w:color w:val="808080"/>
            </w:rPr>
            <w:t>Name U</w:t>
          </w:r>
          <w:r>
            <w:rPr>
              <w:color w:val="808080"/>
            </w:rPr>
            <w:t>nternehmen</w:t>
          </w:r>
          <w:r w:rsidRPr="007F1289">
            <w:rPr>
              <w:color w:val="808080"/>
            </w:rPr>
            <w:t xml:space="preserve"> (z.B. Verband öffentlicher Verkehr)</w:t>
          </w:r>
          <w:r>
            <w:rPr>
              <w:color w:val="808080"/>
            </w:rPr>
            <w:t>.</w:t>
          </w:r>
        </w:p>
      </w:docPartBody>
    </w:docPart>
    <w:docPart>
      <w:docPartPr>
        <w:name w:val="A5175459D4154F91A12618D315B7C7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E1DEBC-5EDF-4164-B31A-88844BFCA274}"/>
      </w:docPartPr>
      <w:docPartBody>
        <w:p w:rsidR="003A63F1" w:rsidRDefault="003A63F1">
          <w:pPr>
            <w:pStyle w:val="A5175459D4154F91A12618D315B7C768"/>
          </w:pPr>
          <w:r w:rsidRPr="00C521E0">
            <w:rPr>
              <w:rStyle w:val="Platzhaltertext"/>
            </w:rPr>
            <w:t>Vorname, Name (</w:t>
          </w:r>
          <w:r>
            <w:rPr>
              <w:rStyle w:val="Platzhaltertext"/>
            </w:rPr>
            <w:t xml:space="preserve">des </w:t>
          </w:r>
          <w:r w:rsidRPr="00C521E0">
            <w:rPr>
              <w:rStyle w:val="Platzhaltertext"/>
            </w:rPr>
            <w:t>Autor</w:t>
          </w:r>
          <w:r>
            <w:rPr>
              <w:rStyle w:val="Platzhaltertext"/>
            </w:rPr>
            <w:t>s</w:t>
          </w:r>
          <w:r w:rsidRPr="00C521E0">
            <w:rPr>
              <w:rStyle w:val="Platzhaltertext"/>
            </w:rPr>
            <w:t>)</w:t>
          </w:r>
        </w:p>
      </w:docPartBody>
    </w:docPart>
    <w:docPart>
      <w:docPartPr>
        <w:name w:val="5800B40385E14AE9BFD2634104B149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66E1A3-70F9-49C0-BFDC-E8465484ED1B}"/>
      </w:docPartPr>
      <w:docPartBody>
        <w:p w:rsidR="003A63F1" w:rsidRDefault="003A63F1">
          <w:pPr>
            <w:pStyle w:val="5800B40385E14AE9BFD2634104B149EB"/>
          </w:pPr>
          <w:r w:rsidRPr="00C521E0">
            <w:rPr>
              <w:rStyle w:val="Platzhaltertext"/>
            </w:rPr>
            <w:t>E-Mail Adresse</w:t>
          </w:r>
        </w:p>
      </w:docPartBody>
    </w:docPart>
    <w:docPart>
      <w:docPartPr>
        <w:name w:val="853BB4B6209545F7886E63863C2BE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4E6BA-D0F5-4EDA-9884-11951CD57D82}"/>
      </w:docPartPr>
      <w:docPartBody>
        <w:p w:rsidR="003A63F1" w:rsidRDefault="003A63F1">
          <w:pPr>
            <w:pStyle w:val="853BB4B6209545F7886E63863C2BE35C"/>
          </w:pPr>
          <w:r w:rsidRPr="00C521E0">
            <w:rPr>
              <w:rStyle w:val="Platzhaltertext"/>
            </w:rPr>
            <w:t>Org-Abkürzung eingeben (z.B. VöV)</w:t>
          </w:r>
          <w:r w:rsidRPr="003A7876">
            <w:rPr>
              <w:rStyle w:val="Platzhaltertext"/>
            </w:rPr>
            <w:t>.</w:t>
          </w:r>
        </w:p>
      </w:docPartBody>
    </w:docPart>
    <w:docPart>
      <w:docPartPr>
        <w:name w:val="FC5FCA41C1D24067A8F3981BFA523F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06AA8-6A9D-4B84-A5BC-D1CD845F148D}"/>
      </w:docPartPr>
      <w:docPartBody>
        <w:p w:rsidR="003A63F1" w:rsidRDefault="003A63F1">
          <w:pPr>
            <w:pStyle w:val="FC5FCA41C1D24067A8F3981BFA523F61"/>
          </w:pPr>
          <w:r w:rsidRPr="00771D3F">
            <w:rPr>
              <w:rStyle w:val="Platzhaltertext"/>
            </w:rPr>
            <w:t>Org-Abkürzung eingeben (z.B. VöV).</w:t>
          </w:r>
        </w:p>
      </w:docPartBody>
    </w:docPart>
    <w:docPart>
      <w:docPartPr>
        <w:name w:val="50FF8CDD73504AF8B3E744DEE76F67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685823-E8D2-4DEC-A03F-F8053A4B7064}"/>
      </w:docPartPr>
      <w:docPartBody>
        <w:p w:rsidR="003A63F1" w:rsidRDefault="003A63F1">
          <w:pPr>
            <w:pStyle w:val="50FF8CDD73504AF8B3E744DEE76F6785"/>
          </w:pPr>
          <w:r w:rsidRPr="00771D3F">
            <w:rPr>
              <w:rStyle w:val="Platzhaltertext"/>
            </w:rPr>
            <w:t>Org-Abkürzung eingeben (z.B. VöV).</w:t>
          </w:r>
        </w:p>
      </w:docPartBody>
    </w:docPart>
    <w:docPart>
      <w:docPartPr>
        <w:name w:val="0FB1A971409D4E57841783DA0355A6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90B363-4377-4EE7-969B-2BD00B329263}"/>
      </w:docPartPr>
      <w:docPartBody>
        <w:p w:rsidR="003A63F1" w:rsidRDefault="003A63F1">
          <w:pPr>
            <w:pStyle w:val="0FB1A971409D4E57841783DA0355A63C"/>
          </w:pPr>
          <w:r w:rsidRPr="00771D3F">
            <w:rPr>
              <w:rStyle w:val="Platzhaltertext"/>
            </w:rPr>
            <w:t>Org-Abkürzung eingeben (z.B. VöV).</w:t>
          </w:r>
        </w:p>
      </w:docPartBody>
    </w:docPart>
    <w:docPart>
      <w:docPartPr>
        <w:name w:val="93593F98CC0040A6A1E7793D6D25E2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00A95-0D31-43BB-A40B-C48425F0A9E8}"/>
      </w:docPartPr>
      <w:docPartBody>
        <w:p w:rsidR="003A63F1" w:rsidRDefault="003A63F1">
          <w:pPr>
            <w:pStyle w:val="93593F98CC0040A6A1E7793D6D25E2E9"/>
          </w:pPr>
          <w:r w:rsidRPr="00771D3F">
            <w:rPr>
              <w:rStyle w:val="Platzhaltertext"/>
            </w:rPr>
            <w:t>Org-Abkürzung eingeben (z.B. VöV).</w:t>
          </w:r>
        </w:p>
      </w:docPartBody>
    </w:docPart>
    <w:docPart>
      <w:docPartPr>
        <w:name w:val="A6C0E96AFB3A46B7920FA16025D3A2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C9633C-B0C3-49EA-8629-A7F8EB30610C}"/>
      </w:docPartPr>
      <w:docPartBody>
        <w:p w:rsidR="003A63F1" w:rsidRDefault="003A63F1">
          <w:pPr>
            <w:pStyle w:val="A6C0E96AFB3A46B7920FA16025D3A294"/>
          </w:pPr>
          <w:r w:rsidRPr="00771D3F">
            <w:rPr>
              <w:rStyle w:val="Platzhaltertext"/>
            </w:rPr>
            <w:t>Org-Abkürzung eingeben (z.B. VöV).</w:t>
          </w:r>
        </w:p>
      </w:docPartBody>
    </w:docPart>
    <w:docPart>
      <w:docPartPr>
        <w:name w:val="12252FAFCDE740F2B0952F7FDA634E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56622A-E686-47A5-AEFF-9956FE3BD701}"/>
      </w:docPartPr>
      <w:docPartBody>
        <w:p w:rsidR="003A63F1" w:rsidRDefault="003A63F1">
          <w:pPr>
            <w:pStyle w:val="12252FAFCDE740F2B0952F7FDA634E3D"/>
          </w:pPr>
          <w:r w:rsidRPr="00771D3F">
            <w:rPr>
              <w:rStyle w:val="Platzhaltertext"/>
            </w:rPr>
            <w:t>Org-Abkürzung eingeben (z.B. VöV).</w:t>
          </w:r>
        </w:p>
      </w:docPartBody>
    </w:docPart>
    <w:docPart>
      <w:docPartPr>
        <w:name w:val="32E0C74A802942D087BE9E37AD83E2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BCAF21-EC05-4CAA-AFAD-D4EDE8C894BC}"/>
      </w:docPartPr>
      <w:docPartBody>
        <w:p w:rsidR="003A63F1" w:rsidRDefault="003A63F1">
          <w:pPr>
            <w:pStyle w:val="32E0C74A802942D087BE9E37AD83E2F3"/>
          </w:pPr>
          <w:r w:rsidRPr="001B1D7D">
            <w:rPr>
              <w:rStyle w:val="Platzhaltertext"/>
            </w:rPr>
            <w:t>Org-Abkürzung eingeben (z.B. VöV)</w:t>
          </w:r>
          <w:r w:rsidRPr="003A7876">
            <w:rPr>
              <w:rStyle w:val="Platzhaltertext"/>
            </w:rPr>
            <w:t>.</w:t>
          </w:r>
        </w:p>
      </w:docPartBody>
    </w:docPart>
    <w:docPart>
      <w:docPartPr>
        <w:name w:val="8448E3BE62084806B93BD80CEB3FE0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81A32-E101-431E-936C-D82BE581451D}"/>
      </w:docPartPr>
      <w:docPartBody>
        <w:p w:rsidR="003A63F1" w:rsidRPr="001B1D7D" w:rsidRDefault="003A63F1" w:rsidP="001B1D7D">
          <w:pPr>
            <w:spacing w:after="0"/>
            <w:rPr>
              <w:rStyle w:val="Platzhaltertext"/>
            </w:rPr>
          </w:pPr>
          <w:r w:rsidRPr="001B1D7D">
            <w:rPr>
              <w:rStyle w:val="Platzhaltertext"/>
            </w:rPr>
            <w:t>Betreff und allenfalls Verweis (zu Abschnitten x.x und x.x)</w:t>
          </w:r>
        </w:p>
        <w:p w:rsidR="003A63F1" w:rsidRDefault="003A63F1">
          <w:pPr>
            <w:pStyle w:val="8448E3BE62084806B93BD80CEB3FE04D"/>
          </w:pPr>
          <w:r w:rsidRPr="001B1D7D">
            <w:rPr>
              <w:rStyle w:val="Platzhaltertext"/>
            </w:rPr>
            <w:t>Beschreibungstext und Fragestellung</w:t>
          </w:r>
        </w:p>
      </w:docPartBody>
    </w:docPart>
    <w:docPart>
      <w:docPartPr>
        <w:name w:val="38FCF9B6FA2544CBBAA99E09A87561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DB0E89-A28E-4190-9305-638F7B655A99}"/>
      </w:docPartPr>
      <w:docPartBody>
        <w:p w:rsidR="003A63F1" w:rsidRDefault="003A63F1">
          <w:pPr>
            <w:pStyle w:val="38FCF9B6FA2544CBBAA99E09A87561AD"/>
          </w:pPr>
          <w:r w:rsidRPr="001B1D7D">
            <w:rPr>
              <w:rStyle w:val="Platzhaltertext"/>
            </w:rPr>
            <w:t>Org-</w:t>
          </w:r>
          <w:r>
            <w:rPr>
              <w:rStyle w:val="Platzhaltertext"/>
            </w:rPr>
            <w:t>Abk.-Nummerierung (z.B. VöV-01</w:t>
          </w:r>
        </w:p>
      </w:docPartBody>
    </w:docPart>
    <w:docPart>
      <w:docPartPr>
        <w:name w:val="8636B796376940BEBEF83334661FB5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887BD5-4258-4344-94A1-94FACE5DBD8C}"/>
      </w:docPartPr>
      <w:docPartBody>
        <w:p w:rsidR="003A63F1" w:rsidRDefault="003A63F1">
          <w:pPr>
            <w:pStyle w:val="8636B796376940BEBEF83334661FB5D0"/>
          </w:pPr>
          <w:r w:rsidRPr="001B1D7D">
            <w:rPr>
              <w:color w:val="808080"/>
            </w:rPr>
            <w:t>Kapitel od. Abschnitt eingeben (nur Zahl</w:t>
          </w:r>
          <w:r>
            <w:rPr>
              <w:color w:val="808080"/>
            </w:rPr>
            <w:t xml:space="preserve"> (z.B. 4.5.2/3/1.2.1.2)</w:t>
          </w:r>
        </w:p>
      </w:docPartBody>
    </w:docPart>
    <w:docPart>
      <w:docPartPr>
        <w:name w:val="280C56BC6A454FCCAE6508201C4614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32C04D-3FD3-4D9B-85BD-1AC8A603A669}"/>
      </w:docPartPr>
      <w:docPartBody>
        <w:p w:rsidR="003A63F1" w:rsidRDefault="003A63F1">
          <w:pPr>
            <w:pStyle w:val="280C56BC6A454FCCAE6508201C461419"/>
          </w:pPr>
          <w:r w:rsidRPr="002262AA">
            <w:rPr>
              <w:color w:val="808080"/>
            </w:rPr>
            <w:t>Wenn nötig spezifizieren mit Seitenzahl, Angabe Textabschnitt</w:t>
          </w:r>
          <w:r>
            <w:rPr>
              <w:color w:val="808080"/>
            </w:rPr>
            <w:t>, Abb/Tab.nr.</w:t>
          </w:r>
          <w:r w:rsidRPr="002262AA">
            <w:rPr>
              <w:color w:val="808080"/>
            </w:rPr>
            <w:t xml:space="preserve"> od. Allgemein</w:t>
          </w:r>
          <w:r>
            <w:rPr>
              <w:color w:val="808080"/>
            </w:rPr>
            <w:t xml:space="preserve"> eintragen</w:t>
          </w:r>
        </w:p>
      </w:docPartBody>
    </w:docPart>
    <w:docPart>
      <w:docPartPr>
        <w:name w:val="6B4B5502B3F04E18AF32D2C0C0BC5C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D69CB9-5AD1-4779-A84C-69164FBC9D8F}"/>
      </w:docPartPr>
      <w:docPartBody>
        <w:p w:rsidR="003A63F1" w:rsidRDefault="003A63F1">
          <w:pPr>
            <w:pStyle w:val="6B4B5502B3F04E18AF32D2C0C0BC5CDC"/>
          </w:pPr>
          <w:r>
            <w:rPr>
              <w:rStyle w:val="Platzhaltertext"/>
            </w:rPr>
            <w:t>T für technisch / E für Editorial/Rechtschreibung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3F1"/>
    <w:rsid w:val="003A63F1"/>
    <w:rsid w:val="00B2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CH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2FBE7A25C5A4E2BAA96E5F02D286CC5">
    <w:name w:val="12FBE7A25C5A4E2BAA96E5F02D286CC5"/>
  </w:style>
  <w:style w:type="paragraph" w:customStyle="1" w:styleId="A3C3D33A2338459E8D3C58D8673549AB">
    <w:name w:val="A3C3D33A2338459E8D3C58D8673549AB"/>
  </w:style>
  <w:style w:type="paragraph" w:customStyle="1" w:styleId="A5175459D4154F91A12618D315B7C768">
    <w:name w:val="A5175459D4154F91A12618D315B7C768"/>
  </w:style>
  <w:style w:type="paragraph" w:customStyle="1" w:styleId="5800B40385E14AE9BFD2634104B149EB">
    <w:name w:val="5800B40385E14AE9BFD2634104B149EB"/>
  </w:style>
  <w:style w:type="paragraph" w:customStyle="1" w:styleId="853BB4B6209545F7886E63863C2BE35C">
    <w:name w:val="853BB4B6209545F7886E63863C2BE35C"/>
  </w:style>
  <w:style w:type="paragraph" w:customStyle="1" w:styleId="FC5FCA41C1D24067A8F3981BFA523F61">
    <w:name w:val="FC5FCA41C1D24067A8F3981BFA523F61"/>
  </w:style>
  <w:style w:type="paragraph" w:customStyle="1" w:styleId="50FF8CDD73504AF8B3E744DEE76F6785">
    <w:name w:val="50FF8CDD73504AF8B3E744DEE76F6785"/>
  </w:style>
  <w:style w:type="paragraph" w:customStyle="1" w:styleId="0FB1A971409D4E57841783DA0355A63C">
    <w:name w:val="0FB1A971409D4E57841783DA0355A63C"/>
  </w:style>
  <w:style w:type="paragraph" w:customStyle="1" w:styleId="93593F98CC0040A6A1E7793D6D25E2E9">
    <w:name w:val="93593F98CC0040A6A1E7793D6D25E2E9"/>
  </w:style>
  <w:style w:type="paragraph" w:customStyle="1" w:styleId="A6C0E96AFB3A46B7920FA16025D3A294">
    <w:name w:val="A6C0E96AFB3A46B7920FA16025D3A294"/>
  </w:style>
  <w:style w:type="paragraph" w:customStyle="1" w:styleId="12252FAFCDE740F2B0952F7FDA634E3D">
    <w:name w:val="12252FAFCDE740F2B0952F7FDA634E3D"/>
  </w:style>
  <w:style w:type="paragraph" w:customStyle="1" w:styleId="32E0C74A802942D087BE9E37AD83E2F3">
    <w:name w:val="32E0C74A802942D087BE9E37AD83E2F3"/>
  </w:style>
  <w:style w:type="paragraph" w:customStyle="1" w:styleId="8448E3BE62084806B93BD80CEB3FE04D">
    <w:name w:val="8448E3BE62084806B93BD80CEB3FE04D"/>
  </w:style>
  <w:style w:type="paragraph" w:customStyle="1" w:styleId="38FCF9B6FA2544CBBAA99E09A87561AD">
    <w:name w:val="38FCF9B6FA2544CBBAA99E09A87561AD"/>
  </w:style>
  <w:style w:type="paragraph" w:customStyle="1" w:styleId="8636B796376940BEBEF83334661FB5D0">
    <w:name w:val="8636B796376940BEBEF83334661FB5D0"/>
  </w:style>
  <w:style w:type="paragraph" w:customStyle="1" w:styleId="280C56BC6A454FCCAE6508201C461419">
    <w:name w:val="280C56BC6A454FCCAE6508201C461419"/>
  </w:style>
  <w:style w:type="paragraph" w:customStyle="1" w:styleId="6B4B5502B3F04E18AF32D2C0C0BC5CDC">
    <w:name w:val="6B4B5502B3F04E18AF32D2C0C0BC5C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d40b1-f6cb-4cdd-b8f9-486b41866926" xsi:nil="true"/>
    <lcf76f155ced4ddcb4097134ff3c332f xmlns="dff2d33b-e58c-4b22-aaee-1c3e400aa24b">
      <Terms xmlns="http://schemas.microsoft.com/office/infopath/2007/PartnerControls"/>
    </lcf76f155ced4ddcb4097134ff3c332f>
    <_dlc_DocId xmlns="fc48761f-100f-4b21-bfba-e6963edc687a">VXEHHNPPKHJR-1000582777-2205968</_dlc_DocId>
    <_dlc_DocIdUrl xmlns="fc48761f-100f-4b21-bfba-e6963edc687a">
      <Url>https://voev.sharepoint.com/sites/AbtoeffentlicherVerkehrVoeV/_layouts/15/DocIdRedir.aspx?ID=VXEHHNPPKHJR-1000582777-2205968</Url>
      <Description>VXEHHNPPKHJR-1000582777-2205968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1663C6CEEE474AB7A75D47C7492EF0" ma:contentTypeVersion="19" ma:contentTypeDescription="Create a new document." ma:contentTypeScope="" ma:versionID="fc13e749c9b2cfeb071daf12fb56d36c">
  <xsd:schema xmlns:xsd="http://www.w3.org/2001/XMLSchema" xmlns:xs="http://www.w3.org/2001/XMLSchema" xmlns:p="http://schemas.microsoft.com/office/2006/metadata/properties" xmlns:ns2="dff2d33b-e58c-4b22-aaee-1c3e400aa24b" xmlns:ns3="fc48761f-100f-4b21-bfba-e6963edc687a" xmlns:ns4="dd2d40b1-f6cb-4cdd-b8f9-486b41866926" targetNamespace="http://schemas.microsoft.com/office/2006/metadata/properties" ma:root="true" ma:fieldsID="3cf43e475b95fcbf1b3d3592aff39186" ns2:_="" ns3:_="" ns4:_="">
    <xsd:import namespace="dff2d33b-e58c-4b22-aaee-1c3e400aa24b"/>
    <xsd:import namespace="fc48761f-100f-4b21-bfba-e6963edc687a"/>
    <xsd:import namespace="dd2d40b1-f6cb-4cdd-b8f9-486b41866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2d33b-e58c-4b22-aaee-1c3e400aa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022d4cd-26ff-4595-90f3-a961ef1aba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8761f-100f-4b21-bfba-e6963edc687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d40b1-f6cb-4cdd-b8f9-486b41866926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f9e9791-aa7c-4f2c-803f-e6e508fcb306}" ma:internalName="TaxCatchAll" ma:showField="CatchAllData" ma:web="fc48761f-100f-4b21-bfba-e6963edc6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1920B0-7C2B-4208-BB2C-A370F591E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09672C-0EC1-49FA-8E0D-1957C128C11C}">
  <ds:schemaRefs>
    <ds:schemaRef ds:uri="http://schemas.microsoft.com/office/2006/metadata/properties"/>
    <ds:schemaRef ds:uri="http://schemas.microsoft.com/office/infopath/2007/PartnerControls"/>
    <ds:schemaRef ds:uri="dd2d40b1-f6cb-4cdd-b8f9-486b41866926"/>
    <ds:schemaRef ds:uri="cfb7bb7d-fed2-4b10-8535-3301a0c41fc8"/>
  </ds:schemaRefs>
</ds:datastoreItem>
</file>

<file path=customXml/itemProps3.xml><?xml version="1.0" encoding="utf-8"?>
<ds:datastoreItem xmlns:ds="http://schemas.openxmlformats.org/officeDocument/2006/customXml" ds:itemID="{5367C535-EF6D-44FC-A4F0-D804BF109D48}"/>
</file>

<file path=customXml/itemProps4.xml><?xml version="1.0" encoding="utf-8"?>
<ds:datastoreItem xmlns:ds="http://schemas.openxmlformats.org/officeDocument/2006/customXml" ds:itemID="{6EC9FF13-975C-4886-AC62-405883E13F4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2F2DA0-1717-4E19-9E2A-09F27FF65AD4}"/>
</file>

<file path=docProps/app.xml><?xml version="1.0" encoding="utf-8"?>
<Properties xmlns="http://schemas.openxmlformats.org/officeDocument/2006/extended-properties" xmlns:vt="http://schemas.openxmlformats.org/officeDocument/2006/docPropsVTypes">
  <Template>x-RTE-xxxxx-xVernehmlassung-Review-Rueckmeldungen_Vorlage-2023-01</Template>
  <TotalTime>0</TotalTime>
  <Pages>3</Pages>
  <Words>246</Words>
  <Characters>1650</Characters>
  <Application>Microsoft Office Word</Application>
  <DocSecurity>0</DocSecurity>
  <Lines>214</Lines>
  <Paragraphs>48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Bern,</vt:lpstr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Reinhard</dc:creator>
  <cp:lastModifiedBy>Nicole Reinhard</cp:lastModifiedBy>
  <cp:revision>1</cp:revision>
  <cp:lastPrinted>2014-04-23T08:59:00Z</cp:lastPrinted>
  <dcterms:created xsi:type="dcterms:W3CDTF">2026-06-16T14:28:00Z</dcterms:created>
  <dcterms:modified xsi:type="dcterms:W3CDTF">2026-06-16T14:29:00Z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0x010100001663C6CEEE474AB7A75D47C7492EF0</vt:lpwstr>
  </property>
  <property fmtid="{D5CDD505-2E9C-101B-9397-08002B2CF9AE}" pid="3" name="Order">
    <vt:r8>3769900</vt:r8>
  </property>
  <property fmtid="{D5CDD505-2E9C-101B-9397-08002B2CF9AE}" pid="4" name="_dlc_DocIdItemGuid">
    <vt:lpwstr>fdc289b7-7704-4646-938c-30b12340df93</vt:lpwstr>
  </property>
  <property fmtid="{D5CDD505-2E9C-101B-9397-08002B2CF9AE}" pid="5" name="MediaServiceImageTags">
    <vt:lpwstr/>
  </property>
</Properties>
</file>